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D0BCE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3BCAAF35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69B06822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2F97BF10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6B899310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17DBCD3E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665D83E3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2C99766E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16612112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273E717A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2194292B" w14:textId="77777777" w:rsidR="004D06A4" w:rsidRPr="007E0BBC" w:rsidRDefault="004D06A4">
      <w:pPr>
        <w:pStyle w:val="Brdtekst"/>
        <w:rPr>
          <w:rFonts w:ascii="Times New Roman"/>
          <w:sz w:val="63"/>
        </w:rPr>
      </w:pPr>
    </w:p>
    <w:p w14:paraId="4BFC13E9" w14:textId="77777777" w:rsidR="004D06A4" w:rsidRPr="007E0BBC" w:rsidRDefault="004D06A4">
      <w:pPr>
        <w:pStyle w:val="Brdtekst"/>
        <w:spacing w:before="41"/>
        <w:rPr>
          <w:rFonts w:ascii="Times New Roman"/>
          <w:sz w:val="63"/>
        </w:rPr>
      </w:pPr>
    </w:p>
    <w:p w14:paraId="2094C1D0" w14:textId="033337CE" w:rsidR="000C7356" w:rsidRPr="00B05D01" w:rsidRDefault="0049488F" w:rsidP="000C7356">
      <w:pPr>
        <w:pStyle w:val="Tittel"/>
        <w:spacing w:line="427" w:lineRule="auto"/>
        <w:rPr>
          <w:color w:val="212121"/>
          <w:spacing w:val="-6"/>
          <w:lang w:val="nn-NO"/>
        </w:rPr>
      </w:pPr>
      <w:r w:rsidRPr="00B05D01">
        <w:rPr>
          <w:color w:val="212121"/>
          <w:lang w:val="nn-NO"/>
        </w:rPr>
        <w:t>Stortingsvalet</w:t>
      </w:r>
      <w:r w:rsidRPr="00B05D01">
        <w:rPr>
          <w:color w:val="212121"/>
          <w:spacing w:val="-48"/>
          <w:lang w:val="nn-NO"/>
        </w:rPr>
        <w:t xml:space="preserve"> </w:t>
      </w:r>
      <w:r w:rsidRPr="00B05D01">
        <w:rPr>
          <w:color w:val="212121"/>
          <w:lang w:val="nn-NO"/>
        </w:rPr>
        <w:t xml:space="preserve">2025 </w:t>
      </w:r>
      <w:r w:rsidRPr="00B05D01">
        <w:rPr>
          <w:color w:val="212121"/>
          <w:spacing w:val="-6"/>
          <w:lang w:val="nn-NO"/>
        </w:rPr>
        <w:t>Protokoll</w:t>
      </w:r>
      <w:r w:rsidRPr="00B05D01">
        <w:rPr>
          <w:color w:val="212121"/>
          <w:spacing w:val="-42"/>
          <w:lang w:val="nn-NO"/>
        </w:rPr>
        <w:t xml:space="preserve"> </w:t>
      </w:r>
      <w:r w:rsidRPr="00B05D01">
        <w:rPr>
          <w:color w:val="212121"/>
          <w:spacing w:val="-6"/>
          <w:lang w:val="nn-NO"/>
        </w:rPr>
        <w:t>for</w:t>
      </w:r>
      <w:r w:rsidRPr="00B05D01">
        <w:rPr>
          <w:color w:val="212121"/>
          <w:spacing w:val="-42"/>
          <w:lang w:val="nn-NO"/>
        </w:rPr>
        <w:t xml:space="preserve"> </w:t>
      </w:r>
      <w:r w:rsidRPr="00B05D01">
        <w:rPr>
          <w:color w:val="212121"/>
          <w:spacing w:val="-6"/>
          <w:lang w:val="nn-NO"/>
        </w:rPr>
        <w:t>vallokale</w:t>
      </w:r>
    </w:p>
    <w:p w14:paraId="05DC1F2F" w14:textId="5EF09C98" w:rsidR="004D06A4" w:rsidRPr="00B05D01" w:rsidRDefault="0049488F">
      <w:pPr>
        <w:tabs>
          <w:tab w:val="left" w:pos="15766"/>
        </w:tabs>
        <w:spacing w:before="469"/>
        <w:ind w:left="1710"/>
        <w:rPr>
          <w:sz w:val="42"/>
          <w:lang w:val="nn-NO"/>
        </w:rPr>
      </w:pPr>
      <w:r w:rsidRPr="00B05D01">
        <w:rPr>
          <w:rFonts w:ascii="Times New Roman"/>
          <w:color w:val="212121"/>
          <w:sz w:val="42"/>
          <w:u w:val="single" w:color="B1B1B1"/>
          <w:lang w:val="nn-NO"/>
        </w:rPr>
        <w:tab/>
      </w:r>
      <w:r w:rsidRPr="00B05D01">
        <w:rPr>
          <w:color w:val="212121"/>
          <w:spacing w:val="-2"/>
          <w:sz w:val="42"/>
          <w:lang w:val="nn-NO"/>
        </w:rPr>
        <w:t>vallokale</w:t>
      </w:r>
    </w:p>
    <w:p w14:paraId="68A500A6" w14:textId="77777777" w:rsidR="004D06A4" w:rsidRPr="00B05D01" w:rsidRDefault="004D06A4">
      <w:pPr>
        <w:pStyle w:val="Brdtekst"/>
        <w:spacing w:before="325"/>
        <w:rPr>
          <w:sz w:val="42"/>
          <w:lang w:val="nn-NO"/>
        </w:rPr>
      </w:pPr>
    </w:p>
    <w:p w14:paraId="1D16D173" w14:textId="20ACD1B3" w:rsidR="004D06A4" w:rsidRPr="00B05D01" w:rsidRDefault="0049488F">
      <w:pPr>
        <w:tabs>
          <w:tab w:val="left" w:pos="15267"/>
        </w:tabs>
        <w:ind w:left="1710"/>
        <w:rPr>
          <w:sz w:val="42"/>
          <w:lang w:val="nn-NO"/>
        </w:rPr>
      </w:pPr>
      <w:r w:rsidRPr="00B05D01">
        <w:rPr>
          <w:rFonts w:ascii="Times New Roman"/>
          <w:color w:val="212121"/>
          <w:sz w:val="42"/>
          <w:u w:val="single" w:color="B1B1B1"/>
          <w:lang w:val="nn-NO"/>
        </w:rPr>
        <w:tab/>
      </w:r>
      <w:r w:rsidR="00B05D01" w:rsidRPr="00B05D01">
        <w:rPr>
          <w:color w:val="212121"/>
          <w:spacing w:val="-2"/>
          <w:sz w:val="42"/>
          <w:lang w:val="nn-NO"/>
        </w:rPr>
        <w:t>røystekrins</w:t>
      </w:r>
    </w:p>
    <w:p w14:paraId="0F6DE6E5" w14:textId="77777777" w:rsidR="004D06A4" w:rsidRPr="00B05D01" w:rsidRDefault="004D06A4">
      <w:pPr>
        <w:pStyle w:val="Brdtekst"/>
        <w:spacing w:before="325"/>
        <w:rPr>
          <w:sz w:val="42"/>
          <w:lang w:val="nn-NO"/>
        </w:rPr>
      </w:pPr>
    </w:p>
    <w:p w14:paraId="063FA8ED" w14:textId="20F57FB8" w:rsidR="004D06A4" w:rsidRPr="00B05D01" w:rsidRDefault="0049488F" w:rsidP="000C7356">
      <w:pPr>
        <w:tabs>
          <w:tab w:val="left" w:pos="7630"/>
          <w:tab w:val="left" w:pos="9769"/>
          <w:tab w:val="left" w:pos="15602"/>
        </w:tabs>
        <w:ind w:left="1710"/>
        <w:rPr>
          <w:sz w:val="42"/>
          <w:lang w:val="nn-NO"/>
        </w:rPr>
      </w:pPr>
      <w:r w:rsidRPr="00B05D01">
        <w:rPr>
          <w:rFonts w:ascii="Times New Roman"/>
          <w:color w:val="212121"/>
          <w:sz w:val="42"/>
          <w:u w:val="single" w:color="B1B1B1"/>
          <w:lang w:val="nn-NO"/>
        </w:rPr>
        <w:tab/>
      </w:r>
      <w:r w:rsidRPr="00B05D01">
        <w:rPr>
          <w:color w:val="212121"/>
          <w:spacing w:val="-2"/>
          <w:sz w:val="42"/>
          <w:lang w:val="nn-NO"/>
        </w:rPr>
        <w:t>kommune</w:t>
      </w:r>
      <w:r w:rsidRPr="00B05D01">
        <w:rPr>
          <w:color w:val="212121"/>
          <w:sz w:val="42"/>
          <w:lang w:val="nn-NO"/>
        </w:rPr>
        <w:tab/>
      </w:r>
      <w:r w:rsidRPr="00B05D01">
        <w:rPr>
          <w:rFonts w:ascii="Times New Roman"/>
          <w:color w:val="212121"/>
          <w:sz w:val="42"/>
          <w:u w:val="single" w:color="B1B1B1"/>
          <w:lang w:val="nn-NO"/>
        </w:rPr>
        <w:tab/>
      </w:r>
      <w:r w:rsidRPr="00B05D01">
        <w:rPr>
          <w:color w:val="212121"/>
          <w:spacing w:val="-2"/>
          <w:sz w:val="42"/>
          <w:lang w:val="nn-NO"/>
        </w:rPr>
        <w:t>valdistrikt</w:t>
      </w:r>
    </w:p>
    <w:p w14:paraId="53403562" w14:textId="77777777" w:rsidR="000C7356" w:rsidRPr="00B05D01" w:rsidRDefault="000C7356" w:rsidP="000C7356">
      <w:pPr>
        <w:tabs>
          <w:tab w:val="left" w:pos="7630"/>
          <w:tab w:val="left" w:pos="9769"/>
          <w:tab w:val="left" w:pos="15602"/>
        </w:tabs>
        <w:ind w:left="1710"/>
        <w:rPr>
          <w:sz w:val="42"/>
          <w:lang w:val="nn-NO"/>
        </w:rPr>
      </w:pPr>
    </w:p>
    <w:p w14:paraId="614CCDA9" w14:textId="77777777" w:rsidR="000C7356" w:rsidRPr="00B05D01" w:rsidRDefault="000C7356" w:rsidP="000C7356">
      <w:pPr>
        <w:tabs>
          <w:tab w:val="left" w:pos="7630"/>
          <w:tab w:val="left" w:pos="9769"/>
          <w:tab w:val="left" w:pos="15602"/>
        </w:tabs>
        <w:ind w:left="1710"/>
        <w:rPr>
          <w:sz w:val="42"/>
          <w:lang w:val="nn-NO"/>
        </w:rPr>
      </w:pPr>
    </w:p>
    <w:p w14:paraId="5A7ABD29" w14:textId="77777777" w:rsidR="00F73865" w:rsidRPr="00B05D01" w:rsidRDefault="00F73865" w:rsidP="000C7356">
      <w:pPr>
        <w:tabs>
          <w:tab w:val="left" w:pos="7630"/>
          <w:tab w:val="left" w:pos="9769"/>
          <w:tab w:val="left" w:pos="15602"/>
        </w:tabs>
        <w:ind w:left="1710"/>
        <w:rPr>
          <w:sz w:val="42"/>
          <w:lang w:val="nn-NO"/>
        </w:rPr>
      </w:pPr>
    </w:p>
    <w:p w14:paraId="6FC9F086" w14:textId="0BDC91AD" w:rsidR="000C7356" w:rsidRDefault="00B05D01" w:rsidP="000C7356">
      <w:pPr>
        <w:tabs>
          <w:tab w:val="left" w:pos="7630"/>
          <w:tab w:val="left" w:pos="9769"/>
          <w:tab w:val="left" w:pos="15602"/>
        </w:tabs>
        <w:ind w:left="1710"/>
        <w:rPr>
          <w:i/>
          <w:iCs/>
          <w:sz w:val="42"/>
          <w:lang w:val="nn-NO"/>
        </w:rPr>
      </w:pPr>
      <w:r w:rsidRPr="00B05D01">
        <w:rPr>
          <w:i/>
          <w:iCs/>
          <w:sz w:val="42"/>
          <w:lang w:val="nn-NO"/>
        </w:rPr>
        <w:t>Kryss av for éin av boksane</w:t>
      </w:r>
      <w:r>
        <w:rPr>
          <w:i/>
          <w:iCs/>
          <w:sz w:val="42"/>
          <w:lang w:val="nn-NO"/>
        </w:rPr>
        <w:t>:</w:t>
      </w:r>
    </w:p>
    <w:p w14:paraId="0D833F25" w14:textId="77777777" w:rsidR="00B05D01" w:rsidRPr="00B05D01" w:rsidRDefault="00B05D01" w:rsidP="000C7356">
      <w:pPr>
        <w:tabs>
          <w:tab w:val="left" w:pos="7630"/>
          <w:tab w:val="left" w:pos="9769"/>
          <w:tab w:val="left" w:pos="15602"/>
        </w:tabs>
        <w:ind w:left="1710"/>
        <w:rPr>
          <w:sz w:val="42"/>
          <w:lang w:val="nn-NO"/>
        </w:rPr>
      </w:pPr>
    </w:p>
    <w:p w14:paraId="491998BF" w14:textId="4FC56D03" w:rsidR="000C7356" w:rsidRPr="00B05D01" w:rsidRDefault="00183FD9" w:rsidP="000C7356">
      <w:pPr>
        <w:tabs>
          <w:tab w:val="left" w:pos="7630"/>
          <w:tab w:val="left" w:pos="9769"/>
          <w:tab w:val="left" w:pos="15602"/>
        </w:tabs>
        <w:ind w:left="1710"/>
        <w:rPr>
          <w:sz w:val="42"/>
          <w:lang w:val="nn-NO"/>
        </w:rPr>
      </w:pPr>
      <w:sdt>
        <w:sdtPr>
          <w:rPr>
            <w:sz w:val="42"/>
            <w:lang w:val="nn-NO"/>
          </w:rPr>
          <w:id w:val="1212313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356" w:rsidRPr="00B05D01">
            <w:rPr>
              <w:rFonts w:ascii="MS Gothic" w:eastAsia="MS Gothic" w:hAnsi="MS Gothic" w:hint="eastAsia"/>
              <w:sz w:val="42"/>
              <w:lang w:val="nn-NO"/>
            </w:rPr>
            <w:t>☐</w:t>
          </w:r>
        </w:sdtContent>
      </w:sdt>
      <w:r w:rsidR="000C7356" w:rsidRPr="00B05D01">
        <w:rPr>
          <w:sz w:val="42"/>
          <w:lang w:val="nn-NO"/>
        </w:rPr>
        <w:t xml:space="preserve"> </w:t>
      </w:r>
      <w:r w:rsidR="00B05D01" w:rsidRPr="00B05D01">
        <w:rPr>
          <w:sz w:val="42"/>
          <w:lang w:val="nn-NO"/>
        </w:rPr>
        <w:t xml:space="preserve">Røystekrinsen har under 100 </w:t>
      </w:r>
      <w:proofErr w:type="spellStart"/>
      <w:r w:rsidR="00B05D01" w:rsidRPr="00B05D01">
        <w:rPr>
          <w:sz w:val="42"/>
          <w:lang w:val="nn-NO"/>
        </w:rPr>
        <w:t>manntallsførte</w:t>
      </w:r>
      <w:proofErr w:type="spellEnd"/>
      <w:r w:rsidR="00B05D01" w:rsidRPr="00B05D01">
        <w:rPr>
          <w:sz w:val="42"/>
          <w:lang w:val="nn-NO"/>
        </w:rPr>
        <w:t xml:space="preserve">, jf. </w:t>
      </w:r>
      <w:proofErr w:type="spellStart"/>
      <w:r w:rsidR="00B05D01" w:rsidRPr="00B05D01">
        <w:rPr>
          <w:sz w:val="42"/>
          <w:lang w:val="nn-NO"/>
        </w:rPr>
        <w:t>valgloven</w:t>
      </w:r>
      <w:proofErr w:type="spellEnd"/>
      <w:r w:rsidR="00B05D01" w:rsidRPr="00B05D01">
        <w:rPr>
          <w:sz w:val="42"/>
          <w:lang w:val="nn-NO"/>
        </w:rPr>
        <w:t xml:space="preserve"> § 10-8 (3).</w:t>
      </w:r>
    </w:p>
    <w:p w14:paraId="488B9094" w14:textId="77777777" w:rsidR="00B05D01" w:rsidRPr="00B05D01" w:rsidRDefault="00B05D01" w:rsidP="000C7356">
      <w:pPr>
        <w:tabs>
          <w:tab w:val="left" w:pos="7630"/>
          <w:tab w:val="left" w:pos="9769"/>
          <w:tab w:val="left" w:pos="15602"/>
        </w:tabs>
        <w:ind w:left="1710"/>
        <w:rPr>
          <w:sz w:val="42"/>
          <w:lang w:val="nn-NO"/>
        </w:rPr>
      </w:pPr>
    </w:p>
    <w:p w14:paraId="7605A3A9" w14:textId="133D7DA3" w:rsidR="000C7356" w:rsidRPr="00B05D01" w:rsidRDefault="00183FD9" w:rsidP="000C7356">
      <w:pPr>
        <w:tabs>
          <w:tab w:val="left" w:pos="7630"/>
          <w:tab w:val="left" w:pos="9769"/>
          <w:tab w:val="left" w:pos="15602"/>
        </w:tabs>
        <w:ind w:left="1710"/>
        <w:rPr>
          <w:sz w:val="42"/>
          <w:lang w:val="nn-NO"/>
        </w:rPr>
        <w:sectPr w:rsidR="000C7356" w:rsidRPr="00B05D01" w:rsidSect="002D6CE2">
          <w:headerReference w:type="first" r:id="rId10"/>
          <w:type w:val="continuous"/>
          <w:pgSz w:w="22380" w:h="31660"/>
          <w:pgMar w:top="3403" w:right="3118" w:bottom="280" w:left="1559" w:header="708" w:footer="708" w:gutter="0"/>
          <w:cols w:space="708"/>
          <w:titlePg/>
          <w:docGrid w:linePitch="299"/>
        </w:sectPr>
      </w:pPr>
      <w:sdt>
        <w:sdtPr>
          <w:rPr>
            <w:sz w:val="42"/>
            <w:lang w:val="nn-NO"/>
          </w:rPr>
          <w:id w:val="-7498872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356" w:rsidRPr="00B05D01">
            <w:rPr>
              <w:rFonts w:ascii="MS Gothic" w:eastAsia="MS Gothic" w:hAnsi="MS Gothic" w:hint="eastAsia"/>
              <w:sz w:val="42"/>
              <w:lang w:val="nn-NO"/>
            </w:rPr>
            <w:t>☐</w:t>
          </w:r>
        </w:sdtContent>
      </w:sdt>
      <w:r w:rsidR="000C7356" w:rsidRPr="00B05D01">
        <w:rPr>
          <w:sz w:val="42"/>
          <w:lang w:val="nn-NO"/>
        </w:rPr>
        <w:t xml:space="preserve"> </w:t>
      </w:r>
      <w:r w:rsidR="00B05D01" w:rsidRPr="00B05D01">
        <w:rPr>
          <w:sz w:val="42"/>
          <w:lang w:val="nn-NO"/>
        </w:rPr>
        <w:t xml:space="preserve">Lokalet er eit ekstra vallokale i ein </w:t>
      </w:r>
      <w:r w:rsidR="00B05D01">
        <w:rPr>
          <w:sz w:val="42"/>
          <w:lang w:val="nn-NO"/>
        </w:rPr>
        <w:t>røyste</w:t>
      </w:r>
      <w:r w:rsidR="00B05D01" w:rsidRPr="00B05D01">
        <w:rPr>
          <w:sz w:val="42"/>
          <w:lang w:val="nn-NO"/>
        </w:rPr>
        <w:t xml:space="preserve">krins, jf. </w:t>
      </w:r>
      <w:proofErr w:type="spellStart"/>
      <w:r w:rsidR="00B05D01" w:rsidRPr="00B05D01">
        <w:rPr>
          <w:sz w:val="42"/>
          <w:lang w:val="nn-NO"/>
        </w:rPr>
        <w:t>valgloven</w:t>
      </w:r>
      <w:proofErr w:type="spellEnd"/>
      <w:r w:rsidR="00B05D01" w:rsidRPr="00B05D01">
        <w:rPr>
          <w:sz w:val="42"/>
          <w:lang w:val="nn-NO"/>
        </w:rPr>
        <w:t xml:space="preserve"> § 9-3 (3</w:t>
      </w:r>
      <w:r w:rsidR="000C7356" w:rsidRPr="00B05D01">
        <w:rPr>
          <w:sz w:val="42"/>
          <w:lang w:val="nn-NO"/>
        </w:rPr>
        <w:t>).</w:t>
      </w:r>
    </w:p>
    <w:p w14:paraId="51648726" w14:textId="2DB323CD" w:rsidR="004D06A4" w:rsidRPr="00B05D01" w:rsidRDefault="0049488F">
      <w:pPr>
        <w:pStyle w:val="Overskrift2"/>
        <w:spacing w:line="496" w:lineRule="exact"/>
        <w:rPr>
          <w:lang w:val="nn-NO"/>
        </w:rPr>
      </w:pPr>
      <w:r w:rsidRPr="00B05D01">
        <w:rPr>
          <w:color w:val="212121"/>
          <w:spacing w:val="-5"/>
          <w:lang w:val="nn-NO"/>
        </w:rPr>
        <w:lastRenderedPageBreak/>
        <w:t>Stortingsvalet</w:t>
      </w:r>
      <w:r w:rsidRPr="00B05D01">
        <w:rPr>
          <w:color w:val="212121"/>
          <w:spacing w:val="-16"/>
          <w:lang w:val="nn-NO"/>
        </w:rPr>
        <w:t xml:space="preserve"> </w:t>
      </w:r>
      <w:r w:rsidRPr="00B05D01">
        <w:rPr>
          <w:color w:val="212121"/>
          <w:spacing w:val="-4"/>
          <w:lang w:val="nn-NO"/>
        </w:rPr>
        <w:t>2025</w:t>
      </w:r>
    </w:p>
    <w:p w14:paraId="18A1A748" w14:textId="77777777" w:rsidR="004D06A4" w:rsidRPr="00B05D01" w:rsidRDefault="004D06A4">
      <w:pPr>
        <w:pStyle w:val="Brdtekst"/>
        <w:rPr>
          <w:rFonts w:ascii="Arial"/>
          <w:sz w:val="42"/>
          <w:lang w:val="nn-NO"/>
        </w:rPr>
      </w:pPr>
    </w:p>
    <w:p w14:paraId="0C9B2CE8" w14:textId="77777777" w:rsidR="004D06A4" w:rsidRPr="00B05D01" w:rsidRDefault="004D06A4">
      <w:pPr>
        <w:pStyle w:val="Brdtekst"/>
        <w:rPr>
          <w:rFonts w:ascii="Arial"/>
          <w:sz w:val="42"/>
          <w:lang w:val="nn-NO"/>
        </w:rPr>
      </w:pPr>
    </w:p>
    <w:p w14:paraId="38167927" w14:textId="77777777" w:rsidR="004D06A4" w:rsidRPr="00B05D01" w:rsidRDefault="004D06A4">
      <w:pPr>
        <w:pStyle w:val="Brdtekst"/>
        <w:spacing w:before="227"/>
        <w:rPr>
          <w:rFonts w:ascii="Arial"/>
          <w:sz w:val="42"/>
          <w:lang w:val="nn-NO"/>
        </w:rPr>
      </w:pPr>
    </w:p>
    <w:p w14:paraId="5132A1D6" w14:textId="4CAA6063" w:rsidR="004D06A4" w:rsidRPr="007E0BBC" w:rsidRDefault="0049488F">
      <w:pPr>
        <w:pStyle w:val="Overskrift2"/>
      </w:pPr>
      <w:proofErr w:type="spellStart"/>
      <w:r w:rsidRPr="007E0BBC">
        <w:rPr>
          <w:color w:val="212121"/>
          <w:spacing w:val="-2"/>
        </w:rPr>
        <w:t>Innh</w:t>
      </w:r>
      <w:r w:rsidR="00B05D01">
        <w:rPr>
          <w:color w:val="212121"/>
          <w:spacing w:val="-2"/>
        </w:rPr>
        <w:t>aldsliste</w:t>
      </w:r>
      <w:proofErr w:type="spellEnd"/>
    </w:p>
    <w:p w14:paraId="1E777253" w14:textId="77777777" w:rsidR="004D06A4" w:rsidRPr="007E0BBC" w:rsidRDefault="0049488F">
      <w:pPr>
        <w:pStyle w:val="Overskrift3"/>
        <w:spacing w:before="333"/>
      </w:pPr>
      <w:r w:rsidRPr="007E0BBC">
        <w:rPr>
          <w:color w:val="212121"/>
        </w:rPr>
        <w:t>A</w:t>
      </w:r>
      <w:r w:rsidRPr="007E0BBC">
        <w:rPr>
          <w:color w:val="212121"/>
          <w:spacing w:val="-1"/>
        </w:rPr>
        <w:t xml:space="preserve"> </w:t>
      </w:r>
      <w:r w:rsidRPr="007E0BBC">
        <w:rPr>
          <w:color w:val="212121"/>
        </w:rPr>
        <w:t>Administrative</w:t>
      </w:r>
      <w:r w:rsidRPr="007E0BBC">
        <w:rPr>
          <w:color w:val="212121"/>
          <w:spacing w:val="-1"/>
        </w:rPr>
        <w:t xml:space="preserve"> </w:t>
      </w:r>
      <w:r w:rsidRPr="007E0BBC">
        <w:rPr>
          <w:color w:val="212121"/>
          <w:spacing w:val="-2"/>
        </w:rPr>
        <w:t>forhold</w:t>
      </w:r>
    </w:p>
    <w:p w14:paraId="67699CFC" w14:textId="3F4081F1" w:rsidR="004D06A4" w:rsidRPr="00B05D01" w:rsidRDefault="0049488F">
      <w:pPr>
        <w:pStyle w:val="Brdtekst"/>
        <w:tabs>
          <w:tab w:val="left" w:pos="17076"/>
        </w:tabs>
        <w:spacing w:before="198"/>
        <w:ind w:left="2129"/>
        <w:rPr>
          <w:lang w:val="nn-NO"/>
        </w:rPr>
      </w:pPr>
      <w:r w:rsidRPr="00B05D01">
        <w:rPr>
          <w:color w:val="212121"/>
          <w:lang w:val="nn-NO"/>
        </w:rPr>
        <w:t>A1</w:t>
      </w:r>
      <w:r w:rsidRPr="00B05D01">
        <w:rPr>
          <w:color w:val="212121"/>
          <w:spacing w:val="-12"/>
          <w:lang w:val="nn-NO"/>
        </w:rPr>
        <w:t xml:space="preserve"> </w:t>
      </w:r>
      <w:r w:rsidRPr="00B05D01">
        <w:rPr>
          <w:color w:val="212121"/>
          <w:lang w:val="nn-NO"/>
        </w:rPr>
        <w:t>Informasjon</w:t>
      </w:r>
      <w:r w:rsidRPr="00B05D01">
        <w:rPr>
          <w:color w:val="212121"/>
          <w:spacing w:val="-11"/>
          <w:lang w:val="nn-NO"/>
        </w:rPr>
        <w:t xml:space="preserve"> </w:t>
      </w:r>
      <w:r w:rsidRPr="00B05D01">
        <w:rPr>
          <w:color w:val="212121"/>
          <w:lang w:val="nn-NO"/>
        </w:rPr>
        <w:t>om</w:t>
      </w:r>
      <w:r w:rsidRPr="00B05D01">
        <w:rPr>
          <w:color w:val="212121"/>
          <w:spacing w:val="-11"/>
          <w:lang w:val="nn-NO"/>
        </w:rPr>
        <w:t xml:space="preserve"> </w:t>
      </w:r>
      <w:r w:rsidRPr="00B05D01">
        <w:rPr>
          <w:color w:val="212121"/>
          <w:spacing w:val="-2"/>
          <w:lang w:val="nn-NO"/>
        </w:rPr>
        <w:t>vallokalet</w:t>
      </w:r>
      <w:r w:rsidRPr="00B05D01">
        <w:rPr>
          <w:color w:val="212121"/>
          <w:lang w:val="nn-NO"/>
        </w:rPr>
        <w:tab/>
      </w:r>
      <w:r w:rsidRPr="00B05D01">
        <w:rPr>
          <w:color w:val="545454"/>
          <w:lang w:val="nn-NO"/>
        </w:rPr>
        <w:t>s.</w:t>
      </w:r>
      <w:r w:rsidRPr="00B05D01">
        <w:rPr>
          <w:color w:val="545454"/>
          <w:spacing w:val="-4"/>
          <w:lang w:val="nn-NO"/>
        </w:rPr>
        <w:t xml:space="preserve"> </w:t>
      </w:r>
      <w:r w:rsidRPr="00B05D01">
        <w:rPr>
          <w:color w:val="545454"/>
          <w:spacing w:val="-10"/>
          <w:lang w:val="nn-NO"/>
        </w:rPr>
        <w:t>3</w:t>
      </w:r>
    </w:p>
    <w:p w14:paraId="59B870A6" w14:textId="77777777" w:rsidR="004D06A4" w:rsidRPr="00B05D01" w:rsidRDefault="0049488F">
      <w:pPr>
        <w:pStyle w:val="Brdtekst"/>
        <w:spacing w:before="10"/>
        <w:rPr>
          <w:sz w:val="12"/>
          <w:lang w:val="nn-NO"/>
        </w:rPr>
      </w:pPr>
      <w:r w:rsidRPr="007E0BBC">
        <w:rPr>
          <w:noProof/>
          <w:sz w:val="12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0363DCB3" wp14:editId="29167B32">
                <wp:simplePos x="0" y="0"/>
                <wp:positionH relativeFrom="page">
                  <wp:posOffset>2347883</wp:posOffset>
                </wp:positionH>
                <wp:positionV relativeFrom="paragraph">
                  <wp:posOffset>117446</wp:posOffset>
                </wp:positionV>
                <wp:extent cx="97917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50E610" id="Graphic 9" o:spid="_x0000_s1026" style="position:absolute;margin-left:184.85pt;margin-top:9.25pt;width:771pt;height:.1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/lb6X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13C668DF" w14:textId="4F6D051C" w:rsidR="004D06A4" w:rsidRPr="00B05D01" w:rsidRDefault="0049488F">
      <w:pPr>
        <w:pStyle w:val="Brdtekst"/>
        <w:tabs>
          <w:tab w:val="left" w:pos="17076"/>
        </w:tabs>
        <w:spacing w:before="171"/>
        <w:ind w:left="2129"/>
        <w:rPr>
          <w:lang w:val="nn-NO"/>
        </w:rPr>
      </w:pPr>
      <w:r w:rsidRPr="00B05D01">
        <w:rPr>
          <w:color w:val="212121"/>
          <w:lang w:val="nn-NO"/>
        </w:rPr>
        <w:t>A2</w:t>
      </w:r>
      <w:r w:rsidRPr="00B05D01">
        <w:rPr>
          <w:color w:val="212121"/>
          <w:spacing w:val="-12"/>
          <w:lang w:val="nn-NO"/>
        </w:rPr>
        <w:t xml:space="preserve"> </w:t>
      </w:r>
      <w:r w:rsidRPr="00B05D01">
        <w:rPr>
          <w:color w:val="212121"/>
          <w:lang w:val="nn-NO"/>
        </w:rPr>
        <w:t>Ansvarl</w:t>
      </w:r>
      <w:r w:rsidR="00B05D01" w:rsidRPr="00B05D01">
        <w:rPr>
          <w:color w:val="212121"/>
          <w:lang w:val="nn-NO"/>
        </w:rPr>
        <w:t>e</w:t>
      </w:r>
      <w:r w:rsidRPr="00B05D01">
        <w:rPr>
          <w:color w:val="212121"/>
          <w:lang w:val="nn-NO"/>
        </w:rPr>
        <w:t>ge</w:t>
      </w:r>
      <w:r w:rsidRPr="00B05D01">
        <w:rPr>
          <w:color w:val="212121"/>
          <w:spacing w:val="-12"/>
          <w:lang w:val="nn-NO"/>
        </w:rPr>
        <w:t xml:space="preserve"> </w:t>
      </w:r>
      <w:r w:rsidRPr="00B05D01">
        <w:rPr>
          <w:color w:val="212121"/>
          <w:lang w:val="nn-NO"/>
        </w:rPr>
        <w:t>i</w:t>
      </w:r>
      <w:r w:rsidRPr="00B05D01">
        <w:rPr>
          <w:color w:val="212121"/>
          <w:spacing w:val="-11"/>
          <w:lang w:val="nn-NO"/>
        </w:rPr>
        <w:t xml:space="preserve"> </w:t>
      </w:r>
      <w:r w:rsidRPr="00B05D01">
        <w:rPr>
          <w:color w:val="212121"/>
          <w:spacing w:val="-2"/>
          <w:lang w:val="nn-NO"/>
        </w:rPr>
        <w:t>vallokalet</w:t>
      </w:r>
      <w:r w:rsidRPr="00B05D01">
        <w:rPr>
          <w:color w:val="212121"/>
          <w:lang w:val="nn-NO"/>
        </w:rPr>
        <w:tab/>
      </w:r>
      <w:r w:rsidRPr="00B05D01">
        <w:rPr>
          <w:color w:val="545454"/>
          <w:lang w:val="nn-NO"/>
        </w:rPr>
        <w:t>s.</w:t>
      </w:r>
      <w:r w:rsidRPr="00B05D01">
        <w:rPr>
          <w:color w:val="545454"/>
          <w:spacing w:val="-4"/>
          <w:lang w:val="nn-NO"/>
        </w:rPr>
        <w:t xml:space="preserve"> </w:t>
      </w:r>
      <w:r w:rsidRPr="00B05D01">
        <w:rPr>
          <w:color w:val="545454"/>
          <w:spacing w:val="-10"/>
          <w:lang w:val="nn-NO"/>
        </w:rPr>
        <w:t>3</w:t>
      </w:r>
    </w:p>
    <w:p w14:paraId="3DB20150" w14:textId="77777777" w:rsidR="004D06A4" w:rsidRPr="00B05D01" w:rsidRDefault="0049488F">
      <w:pPr>
        <w:pStyle w:val="Brdtekst"/>
        <w:spacing w:before="9"/>
        <w:rPr>
          <w:sz w:val="12"/>
          <w:lang w:val="nn-NO"/>
        </w:rPr>
      </w:pPr>
      <w:r w:rsidRPr="007E0BBC">
        <w:rPr>
          <w:noProof/>
          <w:sz w:val="12"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5E810188" wp14:editId="1624AC7B">
                <wp:simplePos x="0" y="0"/>
                <wp:positionH relativeFrom="page">
                  <wp:posOffset>2347883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655368" id="Graphic 10" o:spid="_x0000_s1026" style="position:absolute;margin-left:184.85pt;margin-top:9.2pt;width:771pt;height:.1pt;z-index:-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BhyffL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70E92CC8" w14:textId="77777777" w:rsidR="004D06A4" w:rsidRPr="00B05D01" w:rsidRDefault="004D06A4">
      <w:pPr>
        <w:pStyle w:val="Brdtekst"/>
        <w:spacing w:before="30"/>
        <w:rPr>
          <w:sz w:val="20"/>
          <w:lang w:val="nn-NO"/>
        </w:rPr>
      </w:pPr>
    </w:p>
    <w:p w14:paraId="3C67E2E0" w14:textId="77777777" w:rsidR="004D06A4" w:rsidRPr="00B05D01" w:rsidRDefault="004D06A4">
      <w:pPr>
        <w:pStyle w:val="Brdtekst"/>
        <w:rPr>
          <w:sz w:val="20"/>
          <w:lang w:val="nn-NO"/>
        </w:rPr>
        <w:sectPr w:rsidR="004D06A4" w:rsidRPr="00B05D01">
          <w:headerReference w:type="even" r:id="rId11"/>
          <w:headerReference w:type="default" r:id="rId12"/>
          <w:footerReference w:type="default" r:id="rId13"/>
          <w:headerReference w:type="first" r:id="rId14"/>
          <w:pgSz w:w="22380" w:h="31660"/>
          <w:pgMar w:top="1420" w:right="3118" w:bottom="780" w:left="1559" w:header="0" w:footer="581" w:gutter="0"/>
          <w:pgNumType w:start="2"/>
          <w:cols w:space="708"/>
        </w:sectPr>
      </w:pPr>
    </w:p>
    <w:p w14:paraId="78778CB4" w14:textId="0FDA0507" w:rsidR="004D06A4" w:rsidRPr="00B05D01" w:rsidRDefault="0049488F">
      <w:pPr>
        <w:pStyle w:val="Overskrift3"/>
        <w:rPr>
          <w:lang w:val="nn-NO"/>
        </w:rPr>
      </w:pPr>
      <w:r w:rsidRPr="007E0BBC">
        <w:rPr>
          <w:noProof/>
        </w:rPr>
        <mc:AlternateContent>
          <mc:Choice Requires="wps">
            <w:drawing>
              <wp:anchor distT="0" distB="0" distL="0" distR="0" simplePos="0" relativeHeight="251627008" behindDoc="0" locked="0" layoutInCell="1" allowOverlap="1" wp14:anchorId="17F997A5" wp14:editId="5D3B47D1">
                <wp:simplePos x="0" y="0"/>
                <wp:positionH relativeFrom="page">
                  <wp:posOffset>1043503</wp:posOffset>
                </wp:positionH>
                <wp:positionV relativeFrom="page">
                  <wp:posOffset>2320130</wp:posOffset>
                </wp:positionV>
                <wp:extent cx="12122785" cy="127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14F866" id="Graphic 11" o:spid="_x0000_s1026" style="position:absolute;margin-left:82.15pt;margin-top:182.7pt;width:954.55pt;height:.1pt;z-index:25162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 w:rsidRPr="00B05D01">
        <w:rPr>
          <w:color w:val="212121"/>
          <w:lang w:val="nn-NO"/>
        </w:rPr>
        <w:t>B</w:t>
      </w:r>
      <w:r w:rsidRPr="00B05D01">
        <w:rPr>
          <w:color w:val="212121"/>
          <w:spacing w:val="2"/>
          <w:lang w:val="nn-NO"/>
        </w:rPr>
        <w:t xml:space="preserve"> </w:t>
      </w:r>
      <w:r w:rsidR="00F73865" w:rsidRPr="00B05D01">
        <w:rPr>
          <w:color w:val="212121"/>
          <w:lang w:val="nn-NO"/>
        </w:rPr>
        <w:t>Urnetel</w:t>
      </w:r>
      <w:r w:rsidR="00B05D01" w:rsidRPr="00B05D01">
        <w:rPr>
          <w:color w:val="212121"/>
          <w:lang w:val="nn-NO"/>
        </w:rPr>
        <w:t>j</w:t>
      </w:r>
      <w:r w:rsidR="00F73865" w:rsidRPr="00B05D01">
        <w:rPr>
          <w:color w:val="212121"/>
          <w:lang w:val="nn-NO"/>
        </w:rPr>
        <w:t>ing</w:t>
      </w:r>
    </w:p>
    <w:p w14:paraId="1D5DD3B9" w14:textId="223C8D81" w:rsidR="004D06A4" w:rsidRPr="007E0BBC" w:rsidRDefault="0049488F">
      <w:pPr>
        <w:pStyle w:val="Brdtekst"/>
        <w:spacing w:before="199"/>
        <w:ind w:left="2129"/>
      </w:pPr>
      <w:r w:rsidRPr="007E0BBC">
        <w:rPr>
          <w:noProof/>
        </w:rPr>
        <mc:AlternateContent>
          <mc:Choice Requires="wps">
            <w:drawing>
              <wp:anchor distT="0" distB="0" distL="0" distR="0" simplePos="0" relativeHeight="251628032" behindDoc="0" locked="0" layoutInCell="1" allowOverlap="1" wp14:anchorId="463F0394" wp14:editId="7A7918C2">
                <wp:simplePos x="0" y="0"/>
                <wp:positionH relativeFrom="page">
                  <wp:posOffset>2347883</wp:posOffset>
                </wp:positionH>
                <wp:positionV relativeFrom="paragraph">
                  <wp:posOffset>522578</wp:posOffset>
                </wp:positionV>
                <wp:extent cx="9791700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C7289C" id="Graphic 12" o:spid="_x0000_s1026" style="position:absolute;margin-left:184.85pt;margin-top:41.15pt;width:771pt;height:.1pt;z-index:25162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" path="m9791174,l,e" filled="f" strokecolor="#b1b1b1" strokeweight=".30836mm">
                <v:path arrowok="t"/>
                <w10:wrap anchorx="page"/>
              </v:shape>
            </w:pict>
          </mc:Fallback>
        </mc:AlternateContent>
      </w:r>
      <w:r w:rsidRPr="007E0BBC">
        <w:rPr>
          <w:color w:val="212121"/>
        </w:rPr>
        <w:t>B1</w:t>
      </w:r>
      <w:r w:rsidRPr="007E0BBC">
        <w:rPr>
          <w:color w:val="212121"/>
          <w:spacing w:val="-15"/>
        </w:rPr>
        <w:t xml:space="preserve"> </w:t>
      </w:r>
      <w:proofErr w:type="spellStart"/>
      <w:r w:rsidR="00F73865">
        <w:rPr>
          <w:color w:val="212121"/>
        </w:rPr>
        <w:t>Mot</w:t>
      </w:r>
      <w:r w:rsidR="00B05D01">
        <w:rPr>
          <w:color w:val="212121"/>
        </w:rPr>
        <w:t>tekne</w:t>
      </w:r>
      <w:proofErr w:type="spellEnd"/>
      <w:r w:rsidR="00F73865">
        <w:rPr>
          <w:color w:val="212121"/>
        </w:rPr>
        <w:t xml:space="preserve"> stemmer</w:t>
      </w:r>
    </w:p>
    <w:p w14:paraId="33901D46" w14:textId="77777777" w:rsidR="004D06A4" w:rsidRPr="007E0BBC" w:rsidRDefault="004D06A4">
      <w:pPr>
        <w:pStyle w:val="Brdtekst"/>
        <w:spacing w:before="139"/>
      </w:pPr>
    </w:p>
    <w:p w14:paraId="3ABFE1B1" w14:textId="77777777" w:rsidR="004D06A4" w:rsidRPr="007E0BBC" w:rsidRDefault="008C0BEF">
      <w:pPr>
        <w:pStyle w:val="Overskrift3"/>
        <w:spacing w:before="0"/>
      </w:pPr>
      <w:r>
        <w:rPr>
          <w:color w:val="212121"/>
        </w:rPr>
        <w:t>C</w:t>
      </w:r>
      <w:r w:rsidR="0049488F" w:rsidRPr="007E0BBC">
        <w:rPr>
          <w:color w:val="212121"/>
          <w:spacing w:val="2"/>
        </w:rPr>
        <w:t xml:space="preserve"> </w:t>
      </w:r>
      <w:r w:rsidR="0049488F" w:rsidRPr="007E0BBC">
        <w:rPr>
          <w:color w:val="212121"/>
          <w:spacing w:val="-2"/>
        </w:rPr>
        <w:t>Godkjenning</w:t>
      </w:r>
    </w:p>
    <w:p w14:paraId="6E422647" w14:textId="32BC0CC8" w:rsidR="004D06A4" w:rsidRPr="00B05D01" w:rsidRDefault="0049488F">
      <w:pPr>
        <w:pStyle w:val="Brdtekst"/>
        <w:spacing w:before="199" w:line="439" w:lineRule="auto"/>
        <w:ind w:left="2129" w:right="5708"/>
        <w:rPr>
          <w:lang w:val="nn-NO"/>
        </w:rPr>
      </w:pPr>
      <w:r w:rsidRPr="007E0BBC">
        <w:rPr>
          <w:noProof/>
        </w:rPr>
        <mc:AlternateContent>
          <mc:Choice Requires="wps">
            <w:drawing>
              <wp:anchor distT="0" distB="0" distL="0" distR="0" simplePos="0" relativeHeight="251629056" behindDoc="0" locked="0" layoutInCell="1" allowOverlap="1" wp14:anchorId="12B7BC12" wp14:editId="2DB6C01A">
                <wp:simplePos x="0" y="0"/>
                <wp:positionH relativeFrom="page">
                  <wp:posOffset>2347883</wp:posOffset>
                </wp:positionH>
                <wp:positionV relativeFrom="paragraph">
                  <wp:posOffset>1033534</wp:posOffset>
                </wp:positionV>
                <wp:extent cx="9791700" cy="127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E5D82F" id="Graphic 16" o:spid="_x0000_s1026" style="position:absolute;margin-left:184.85pt;margin-top:81.4pt;width:771pt;height:.1pt;z-index: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" path="m9791174,l,e" filled="f" strokecolor="#b1b1b1" strokeweight=".30836mm">
                <v:path arrowok="t"/>
                <w10:wrap anchorx="page"/>
              </v:shape>
            </w:pict>
          </mc:Fallback>
        </mc:AlternateContent>
      </w:r>
      <w:r w:rsidRPr="007E0BBC">
        <w:rPr>
          <w:noProof/>
        </w:rPr>
        <mc:AlternateContent>
          <mc:Choice Requires="wps">
            <w:drawing>
              <wp:anchor distT="0" distB="0" distL="0" distR="0" simplePos="0" relativeHeight="251630080" behindDoc="0" locked="0" layoutInCell="1" allowOverlap="1" wp14:anchorId="56F47CD0" wp14:editId="7C650975">
                <wp:simplePos x="0" y="0"/>
                <wp:positionH relativeFrom="page">
                  <wp:posOffset>2347883</wp:posOffset>
                </wp:positionH>
                <wp:positionV relativeFrom="paragraph">
                  <wp:posOffset>522883</wp:posOffset>
                </wp:positionV>
                <wp:extent cx="9791700" cy="127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3E6D0E" id="Graphic 17" o:spid="_x0000_s1026" style="position:absolute;margin-left:184.85pt;margin-top:41.15pt;width:771pt;height:.1pt;z-index:25163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" path="m9791174,l,e" filled="f" strokecolor="#b1b1b1" strokeweight=".30836mm">
                <v:path arrowok="t"/>
                <w10:wrap anchorx="page"/>
              </v:shape>
            </w:pict>
          </mc:Fallback>
        </mc:AlternateContent>
      </w:r>
      <w:r w:rsidRPr="00B05D01">
        <w:rPr>
          <w:color w:val="212121"/>
          <w:lang w:val="nn-NO"/>
        </w:rPr>
        <w:t>D1</w:t>
      </w:r>
      <w:r w:rsidRPr="00B05D01">
        <w:rPr>
          <w:color w:val="212121"/>
          <w:spacing w:val="-18"/>
          <w:lang w:val="nn-NO"/>
        </w:rPr>
        <w:t xml:space="preserve"> </w:t>
      </w:r>
      <w:r w:rsidRPr="00B05D01">
        <w:rPr>
          <w:color w:val="212121"/>
          <w:lang w:val="nn-NO"/>
        </w:rPr>
        <w:t>Merknad</w:t>
      </w:r>
      <w:r w:rsidRPr="00B05D01">
        <w:rPr>
          <w:color w:val="212121"/>
          <w:spacing w:val="-17"/>
          <w:lang w:val="nn-NO"/>
        </w:rPr>
        <w:t xml:space="preserve"> </w:t>
      </w:r>
      <w:r w:rsidRPr="00B05D01">
        <w:rPr>
          <w:color w:val="212121"/>
          <w:lang w:val="nn-NO"/>
        </w:rPr>
        <w:t>fr</w:t>
      </w:r>
      <w:r w:rsidR="00B05D01" w:rsidRPr="00B05D01">
        <w:rPr>
          <w:color w:val="212121"/>
          <w:lang w:val="nn-NO"/>
        </w:rPr>
        <w:t>å</w:t>
      </w:r>
      <w:r w:rsidRPr="00B05D01">
        <w:rPr>
          <w:color w:val="212121"/>
          <w:spacing w:val="-18"/>
          <w:lang w:val="nn-NO"/>
        </w:rPr>
        <w:t xml:space="preserve"> </w:t>
      </w:r>
      <w:r w:rsidRPr="00B05D01">
        <w:rPr>
          <w:color w:val="212121"/>
          <w:lang w:val="nn-NO"/>
        </w:rPr>
        <w:t xml:space="preserve">vallokalet D2 </w:t>
      </w:r>
      <w:proofErr w:type="spellStart"/>
      <w:r w:rsidR="00B05D01" w:rsidRPr="00B05D01">
        <w:rPr>
          <w:color w:val="212121"/>
          <w:lang w:val="nn-NO"/>
        </w:rPr>
        <w:t>D2</w:t>
      </w:r>
      <w:proofErr w:type="spellEnd"/>
      <w:r w:rsidR="00B05D01" w:rsidRPr="00B05D01">
        <w:rPr>
          <w:color w:val="212121"/>
          <w:lang w:val="nn-NO"/>
        </w:rPr>
        <w:t xml:space="preserve"> </w:t>
      </w:r>
      <w:r w:rsidRPr="00B05D01">
        <w:rPr>
          <w:color w:val="212121"/>
          <w:lang w:val="nn-NO"/>
        </w:rPr>
        <w:t>Signering</w:t>
      </w:r>
    </w:p>
    <w:p w14:paraId="7AC36FF8" w14:textId="77777777" w:rsidR="004D06A4" w:rsidRPr="00B05D01" w:rsidRDefault="0049488F">
      <w:pPr>
        <w:spacing w:before="341"/>
        <w:rPr>
          <w:sz w:val="35"/>
          <w:lang w:val="nn-NO"/>
        </w:rPr>
      </w:pPr>
      <w:r w:rsidRPr="00B05D01">
        <w:rPr>
          <w:lang w:val="nn-NO"/>
        </w:rPr>
        <w:br w:type="column"/>
      </w:r>
    </w:p>
    <w:p w14:paraId="36AB78CD" w14:textId="77777777" w:rsidR="004D06A4" w:rsidRPr="007E0BBC" w:rsidRDefault="0049488F">
      <w:pPr>
        <w:pStyle w:val="Brdtekst"/>
        <w:ind w:right="143"/>
        <w:jc w:val="right"/>
      </w:pPr>
      <w:r w:rsidRPr="007E0BBC">
        <w:rPr>
          <w:color w:val="545454"/>
        </w:rPr>
        <w:t>s.</w:t>
      </w:r>
      <w:r w:rsidRPr="007E0BBC">
        <w:rPr>
          <w:color w:val="545454"/>
          <w:spacing w:val="-4"/>
        </w:rPr>
        <w:t xml:space="preserve"> </w:t>
      </w:r>
      <w:r w:rsidRPr="007E0BBC">
        <w:rPr>
          <w:color w:val="545454"/>
          <w:spacing w:val="-12"/>
        </w:rPr>
        <w:t>3</w:t>
      </w:r>
    </w:p>
    <w:p w14:paraId="6B46261D" w14:textId="77777777" w:rsidR="004D06A4" w:rsidRPr="007E0BBC" w:rsidRDefault="0049488F">
      <w:pPr>
        <w:pStyle w:val="Brdtekst"/>
        <w:spacing w:before="364"/>
        <w:ind w:right="143"/>
        <w:jc w:val="right"/>
      </w:pPr>
      <w:r w:rsidRPr="007E0BBC">
        <w:rPr>
          <w:color w:val="545454"/>
        </w:rPr>
        <w:t>s.</w:t>
      </w:r>
      <w:r w:rsidRPr="007E0BBC">
        <w:rPr>
          <w:color w:val="545454"/>
          <w:spacing w:val="-4"/>
        </w:rPr>
        <w:t xml:space="preserve"> </w:t>
      </w:r>
      <w:r w:rsidRPr="007E0BBC">
        <w:rPr>
          <w:color w:val="545454"/>
          <w:spacing w:val="-12"/>
        </w:rPr>
        <w:t>3</w:t>
      </w:r>
    </w:p>
    <w:p w14:paraId="7D3117F9" w14:textId="77777777" w:rsidR="004D06A4" w:rsidRPr="007E0BBC" w:rsidRDefault="0049488F">
      <w:pPr>
        <w:pStyle w:val="Brdtekst"/>
        <w:spacing w:before="365"/>
        <w:ind w:right="143"/>
        <w:jc w:val="right"/>
      </w:pPr>
      <w:r w:rsidRPr="007E0BBC">
        <w:rPr>
          <w:color w:val="545454"/>
        </w:rPr>
        <w:t>s.</w:t>
      </w:r>
      <w:r w:rsidRPr="007E0BBC">
        <w:rPr>
          <w:color w:val="545454"/>
          <w:spacing w:val="-4"/>
        </w:rPr>
        <w:t xml:space="preserve"> </w:t>
      </w:r>
      <w:r w:rsidRPr="007E0BBC">
        <w:rPr>
          <w:color w:val="545454"/>
          <w:spacing w:val="-12"/>
        </w:rPr>
        <w:t>4</w:t>
      </w:r>
    </w:p>
    <w:p w14:paraId="5F71ABF5" w14:textId="77777777" w:rsidR="004D06A4" w:rsidRPr="007E0BBC" w:rsidRDefault="004D06A4">
      <w:pPr>
        <w:pStyle w:val="Brdtekst"/>
      </w:pPr>
    </w:p>
    <w:p w14:paraId="26DEC3A0" w14:textId="77777777" w:rsidR="004D06A4" w:rsidRPr="007E0BBC" w:rsidRDefault="004D06A4">
      <w:pPr>
        <w:pStyle w:val="Brdtekst"/>
        <w:spacing w:before="375"/>
      </w:pPr>
    </w:p>
    <w:p w14:paraId="4B03A100" w14:textId="77777777" w:rsidR="004D06A4" w:rsidRPr="007E0BBC" w:rsidRDefault="0049488F">
      <w:pPr>
        <w:pStyle w:val="Brdtekst"/>
        <w:spacing w:before="1"/>
        <w:ind w:right="143"/>
        <w:jc w:val="right"/>
      </w:pPr>
      <w:r w:rsidRPr="007E0BBC">
        <w:rPr>
          <w:color w:val="545454"/>
        </w:rPr>
        <w:t>s.</w:t>
      </w:r>
      <w:r w:rsidRPr="007E0BBC">
        <w:rPr>
          <w:color w:val="545454"/>
          <w:spacing w:val="-4"/>
        </w:rPr>
        <w:t xml:space="preserve"> </w:t>
      </w:r>
      <w:r w:rsidRPr="007E0BBC">
        <w:rPr>
          <w:color w:val="545454"/>
          <w:spacing w:val="-12"/>
        </w:rPr>
        <w:t>5</w:t>
      </w:r>
    </w:p>
    <w:p w14:paraId="6544489A" w14:textId="77777777" w:rsidR="004D06A4" w:rsidRPr="007E0BBC" w:rsidRDefault="004D06A4">
      <w:pPr>
        <w:pStyle w:val="Brdtekst"/>
      </w:pPr>
    </w:p>
    <w:p w14:paraId="07A2205A" w14:textId="77777777" w:rsidR="004D06A4" w:rsidRPr="007E0BBC" w:rsidRDefault="004D06A4">
      <w:pPr>
        <w:pStyle w:val="Brdtekst"/>
        <w:spacing w:before="375"/>
      </w:pPr>
    </w:p>
    <w:p w14:paraId="71BFDF74" w14:textId="77777777" w:rsidR="004D06A4" w:rsidRPr="007E0BBC" w:rsidRDefault="004D06A4" w:rsidP="008C0BEF">
      <w:pPr>
        <w:pStyle w:val="Brdtekst"/>
        <w:sectPr w:rsidR="004D06A4" w:rsidRPr="007E0BBC">
          <w:type w:val="continuous"/>
          <w:pgSz w:w="22380" w:h="31660"/>
          <w:pgMar w:top="1400" w:right="3118" w:bottom="280" w:left="1559" w:header="0" w:footer="581" w:gutter="0"/>
          <w:cols w:num="2" w:space="708" w:equalWidth="0">
            <w:col w:w="12053" w:space="3314"/>
            <w:col w:w="2336"/>
          </w:cols>
        </w:sectPr>
      </w:pPr>
    </w:p>
    <w:p w14:paraId="68EC5F46" w14:textId="77777777" w:rsidR="004D06A4" w:rsidRPr="007E0BBC" w:rsidRDefault="0049488F">
      <w:pPr>
        <w:pStyle w:val="Overskrift1"/>
        <w:spacing w:line="699" w:lineRule="exact"/>
      </w:pPr>
      <w:r w:rsidRPr="007E0BBC">
        <w:rPr>
          <w:color w:val="67618B"/>
          <w:spacing w:val="-2"/>
        </w:rPr>
        <w:lastRenderedPageBreak/>
        <w:t>A</w:t>
      </w:r>
      <w:r w:rsidRPr="007E0BBC">
        <w:rPr>
          <w:color w:val="67618B"/>
          <w:spacing w:val="-31"/>
        </w:rPr>
        <w:t xml:space="preserve"> </w:t>
      </w:r>
      <w:r w:rsidRPr="007E0BBC">
        <w:rPr>
          <w:color w:val="67618B"/>
          <w:spacing w:val="-2"/>
        </w:rPr>
        <w:t>Administrative</w:t>
      </w:r>
      <w:r w:rsidRPr="007E0BBC">
        <w:rPr>
          <w:color w:val="67618B"/>
          <w:spacing w:val="-31"/>
        </w:rPr>
        <w:t xml:space="preserve"> </w:t>
      </w:r>
      <w:r w:rsidRPr="007E0BBC">
        <w:rPr>
          <w:color w:val="67618B"/>
          <w:spacing w:val="-2"/>
        </w:rPr>
        <w:t>forhold</w:t>
      </w:r>
    </w:p>
    <w:p w14:paraId="4F0FDD44" w14:textId="77777777" w:rsidR="004D06A4" w:rsidRPr="007E0BBC" w:rsidRDefault="0049488F">
      <w:pPr>
        <w:pStyle w:val="Overskrift2"/>
        <w:spacing w:before="348"/>
      </w:pPr>
      <w:r w:rsidRPr="007E0BBC">
        <w:rPr>
          <w:color w:val="212121"/>
          <w:w w:val="80"/>
        </w:rPr>
        <w:t>A1</w:t>
      </w:r>
      <w:r w:rsidRPr="007E0BBC">
        <w:rPr>
          <w:color w:val="212121"/>
          <w:spacing w:val="-11"/>
        </w:rPr>
        <w:t xml:space="preserve"> </w:t>
      </w:r>
      <w:r w:rsidRPr="007E0BBC">
        <w:rPr>
          <w:color w:val="212121"/>
          <w:spacing w:val="-2"/>
        </w:rPr>
        <w:t>Nøkkelinformasjon</w:t>
      </w:r>
    </w:p>
    <w:p w14:paraId="2EA85591" w14:textId="77777777" w:rsidR="004D06A4" w:rsidRPr="007E0BBC" w:rsidRDefault="004D06A4">
      <w:pPr>
        <w:pStyle w:val="Brdtekst"/>
        <w:spacing w:before="30"/>
        <w:rPr>
          <w:rFonts w:ascii="Arial"/>
        </w:rPr>
      </w:pPr>
    </w:p>
    <w:p w14:paraId="0AE769AE" w14:textId="3FAEFD07" w:rsidR="004D06A4" w:rsidRPr="007E0BBC" w:rsidRDefault="0049488F">
      <w:pPr>
        <w:pStyle w:val="Brdtekst"/>
        <w:spacing w:line="468" w:lineRule="auto"/>
        <w:ind w:left="80" w:right="15987" w:firstLine="41"/>
        <w:jc w:val="right"/>
      </w:pPr>
      <w:proofErr w:type="spellStart"/>
      <w:r w:rsidRPr="007E0BBC">
        <w:rPr>
          <w:color w:val="212121"/>
          <w:spacing w:val="-2"/>
        </w:rPr>
        <w:t>Vallokale</w:t>
      </w:r>
      <w:proofErr w:type="spellEnd"/>
      <w:r w:rsidRPr="007E0BBC">
        <w:rPr>
          <w:color w:val="212121"/>
          <w:spacing w:val="-2"/>
        </w:rPr>
        <w:t xml:space="preserve">: Adresse: </w:t>
      </w:r>
      <w:proofErr w:type="spellStart"/>
      <w:r w:rsidR="00B05D01">
        <w:rPr>
          <w:color w:val="212121"/>
          <w:spacing w:val="-5"/>
        </w:rPr>
        <w:t>O</w:t>
      </w:r>
      <w:r w:rsidRPr="007E0BBC">
        <w:rPr>
          <w:color w:val="212121"/>
          <w:spacing w:val="-5"/>
        </w:rPr>
        <w:t>pningsti</w:t>
      </w:r>
      <w:r w:rsidR="00B05D01">
        <w:rPr>
          <w:color w:val="212121"/>
          <w:spacing w:val="-5"/>
        </w:rPr>
        <w:t>d</w:t>
      </w:r>
      <w:proofErr w:type="spellEnd"/>
    </w:p>
    <w:p w14:paraId="6ACDEF0E" w14:textId="77777777" w:rsidR="004D06A4" w:rsidRPr="007E0BBC" w:rsidRDefault="004D06A4">
      <w:pPr>
        <w:pStyle w:val="Brdtekst"/>
        <w:rPr>
          <w:sz w:val="20"/>
        </w:rPr>
      </w:pPr>
    </w:p>
    <w:p w14:paraId="7958EAC9" w14:textId="77777777" w:rsidR="004D06A4" w:rsidRPr="007E0BBC" w:rsidRDefault="004D06A4">
      <w:pPr>
        <w:pStyle w:val="Brdtekst"/>
        <w:spacing w:before="197"/>
        <w:rPr>
          <w:sz w:val="20"/>
        </w:rPr>
      </w:pPr>
    </w:p>
    <w:p w14:paraId="63342737" w14:textId="77777777" w:rsidR="004D06A4" w:rsidRPr="007E0BBC" w:rsidRDefault="004D06A4">
      <w:pPr>
        <w:pStyle w:val="Brdtekst"/>
        <w:rPr>
          <w:sz w:val="20"/>
        </w:rPr>
        <w:sectPr w:rsidR="004D06A4" w:rsidRPr="007E0BBC">
          <w:headerReference w:type="even" r:id="rId15"/>
          <w:headerReference w:type="default" r:id="rId16"/>
          <w:footerReference w:type="default" r:id="rId17"/>
          <w:headerReference w:type="first" r:id="rId18"/>
          <w:pgSz w:w="22380" w:h="31660"/>
          <w:pgMar w:top="1340" w:right="3118" w:bottom="780" w:left="1559" w:header="354" w:footer="581" w:gutter="0"/>
          <w:cols w:space="708"/>
        </w:sectPr>
      </w:pPr>
    </w:p>
    <w:p w14:paraId="62D14F1B" w14:textId="5FD9C031" w:rsidR="004D06A4" w:rsidRPr="007E0BBC" w:rsidRDefault="0049488F">
      <w:pPr>
        <w:pStyle w:val="Overskrift2"/>
        <w:spacing w:line="508" w:lineRule="exact"/>
      </w:pPr>
      <w:r w:rsidRPr="007E0BBC">
        <w:rPr>
          <w:color w:val="212121"/>
          <w:spacing w:val="-10"/>
        </w:rPr>
        <w:t>A2</w:t>
      </w:r>
      <w:r w:rsidRPr="007E0BBC">
        <w:rPr>
          <w:color w:val="212121"/>
          <w:spacing w:val="-20"/>
        </w:rPr>
        <w:t xml:space="preserve"> </w:t>
      </w:r>
      <w:proofErr w:type="spellStart"/>
      <w:r w:rsidRPr="007E0BBC">
        <w:rPr>
          <w:color w:val="212121"/>
          <w:spacing w:val="-10"/>
        </w:rPr>
        <w:t>Ansvarl</w:t>
      </w:r>
      <w:r w:rsidR="00B05D01">
        <w:rPr>
          <w:color w:val="212121"/>
          <w:spacing w:val="-10"/>
        </w:rPr>
        <w:t>e</w:t>
      </w:r>
      <w:r w:rsidRPr="007E0BBC">
        <w:rPr>
          <w:color w:val="212121"/>
          <w:spacing w:val="-10"/>
        </w:rPr>
        <w:t>ge</w:t>
      </w:r>
      <w:proofErr w:type="spellEnd"/>
      <w:r w:rsidRPr="007E0BBC">
        <w:rPr>
          <w:color w:val="212121"/>
          <w:spacing w:val="-20"/>
        </w:rPr>
        <w:t xml:space="preserve"> </w:t>
      </w:r>
      <w:r w:rsidRPr="007E0BBC">
        <w:rPr>
          <w:color w:val="212121"/>
          <w:spacing w:val="-10"/>
        </w:rPr>
        <w:t>i</w:t>
      </w:r>
      <w:r w:rsidRPr="007E0BBC">
        <w:rPr>
          <w:color w:val="212121"/>
          <w:spacing w:val="-19"/>
        </w:rPr>
        <w:t xml:space="preserve"> </w:t>
      </w:r>
      <w:proofErr w:type="spellStart"/>
      <w:r w:rsidRPr="007E0BBC">
        <w:rPr>
          <w:color w:val="212121"/>
          <w:spacing w:val="-10"/>
        </w:rPr>
        <w:t>vallokalet</w:t>
      </w:r>
      <w:proofErr w:type="spellEnd"/>
    </w:p>
    <w:p w14:paraId="12D4AEC1" w14:textId="75C13A04" w:rsidR="004D06A4" w:rsidRPr="007E0BBC" w:rsidRDefault="0049488F">
      <w:pPr>
        <w:spacing w:before="257"/>
        <w:ind w:right="670"/>
        <w:jc w:val="center"/>
        <w:rPr>
          <w:rFonts w:ascii="Source Sans Pro SemiBold"/>
          <w:b/>
          <w:sz w:val="35"/>
        </w:rPr>
      </w:pPr>
      <w:proofErr w:type="spellStart"/>
      <w:r w:rsidRPr="007E0BBC">
        <w:rPr>
          <w:rFonts w:ascii="Source Sans Pro SemiBold"/>
          <w:b/>
          <w:color w:val="545454"/>
          <w:spacing w:val="-4"/>
          <w:sz w:val="35"/>
        </w:rPr>
        <w:t>Na</w:t>
      </w:r>
      <w:r w:rsidR="00B05D01">
        <w:rPr>
          <w:rFonts w:ascii="Source Sans Pro SemiBold"/>
          <w:b/>
          <w:color w:val="545454"/>
          <w:spacing w:val="-4"/>
          <w:sz w:val="35"/>
        </w:rPr>
        <w:t>m</w:t>
      </w:r>
      <w:r w:rsidRPr="007E0BBC">
        <w:rPr>
          <w:rFonts w:ascii="Source Sans Pro SemiBold"/>
          <w:b/>
          <w:color w:val="545454"/>
          <w:spacing w:val="-4"/>
          <w:sz w:val="35"/>
        </w:rPr>
        <w:t>n</w:t>
      </w:r>
      <w:proofErr w:type="spellEnd"/>
    </w:p>
    <w:p w14:paraId="0440E3D4" w14:textId="77777777" w:rsidR="004D06A4" w:rsidRPr="007E0BBC" w:rsidRDefault="0049488F">
      <w:pPr>
        <w:spacing w:before="324"/>
        <w:rPr>
          <w:rFonts w:ascii="Source Sans Pro SemiBold"/>
          <w:b/>
          <w:sz w:val="35"/>
        </w:rPr>
      </w:pPr>
      <w:r w:rsidRPr="007E0BBC">
        <w:br w:type="column"/>
      </w:r>
    </w:p>
    <w:p w14:paraId="4870FAF5" w14:textId="77777777" w:rsidR="004D06A4" w:rsidRPr="007E0BBC" w:rsidRDefault="0049488F">
      <w:pPr>
        <w:spacing w:before="1"/>
        <w:ind w:left="84"/>
        <w:rPr>
          <w:rFonts w:ascii="Source Sans Pro SemiBold"/>
          <w:b/>
          <w:sz w:val="35"/>
        </w:rPr>
      </w:pPr>
      <w:r w:rsidRPr="007E0BBC">
        <w:rPr>
          <w:rFonts w:ascii="Source Sans Pro SemiBold"/>
          <w:b/>
          <w:color w:val="545454"/>
          <w:spacing w:val="-2"/>
          <w:sz w:val="35"/>
        </w:rPr>
        <w:t>Rolle</w:t>
      </w:r>
    </w:p>
    <w:p w14:paraId="315852A9" w14:textId="77777777" w:rsidR="004D06A4" w:rsidRPr="007E0BBC" w:rsidRDefault="004D06A4">
      <w:pPr>
        <w:rPr>
          <w:rFonts w:ascii="Source Sans Pro SemiBold"/>
          <w:b/>
          <w:sz w:val="35"/>
        </w:rPr>
        <w:sectPr w:rsidR="004D06A4" w:rsidRPr="007E0BBC">
          <w:type w:val="continuous"/>
          <w:pgSz w:w="22380" w:h="31660"/>
          <w:pgMar w:top="1400" w:right="3118" w:bottom="280" w:left="1559" w:header="354" w:footer="581" w:gutter="0"/>
          <w:cols w:num="2" w:space="708" w:equalWidth="0">
            <w:col w:w="5291" w:space="4673"/>
            <w:col w:w="7739"/>
          </w:cols>
        </w:sectPr>
      </w:pPr>
    </w:p>
    <w:p w14:paraId="2467E614" w14:textId="77777777" w:rsidR="004D06A4" w:rsidRPr="007E0BBC" w:rsidRDefault="004D06A4">
      <w:pPr>
        <w:pStyle w:val="Brdtekst"/>
        <w:spacing w:before="11"/>
        <w:rPr>
          <w:rFonts w:ascii="Source Sans Pro SemiBold"/>
          <w:b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8120"/>
        <w:gridCol w:w="7700"/>
      </w:tblGrid>
      <w:tr w:rsidR="004D06A4" w:rsidRPr="007E0BBC" w14:paraId="688C3156" w14:textId="77777777">
        <w:trPr>
          <w:trHeight w:val="766"/>
        </w:trPr>
        <w:tc>
          <w:tcPr>
            <w:tcW w:w="8120" w:type="dxa"/>
          </w:tcPr>
          <w:p w14:paraId="40F24816" w14:textId="77777777" w:rsidR="004D06A4" w:rsidRPr="007E0BBC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7700" w:type="dxa"/>
          </w:tcPr>
          <w:p w14:paraId="29C43E06" w14:textId="6C1F8DD5" w:rsidR="004D06A4" w:rsidRPr="007E0BBC" w:rsidRDefault="0049488F">
            <w:pPr>
              <w:pStyle w:val="TableParagraph"/>
              <w:spacing w:before="179"/>
              <w:ind w:left="208"/>
              <w:rPr>
                <w:sz w:val="35"/>
              </w:rPr>
            </w:pPr>
            <w:proofErr w:type="spellStart"/>
            <w:r w:rsidRPr="007E0BBC">
              <w:rPr>
                <w:color w:val="212121"/>
                <w:spacing w:val="-4"/>
                <w:sz w:val="35"/>
              </w:rPr>
              <w:t>Le</w:t>
            </w:r>
            <w:r w:rsidR="00B05D01">
              <w:rPr>
                <w:color w:val="212121"/>
                <w:spacing w:val="-4"/>
                <w:sz w:val="35"/>
              </w:rPr>
              <w:t>iar</w:t>
            </w:r>
            <w:proofErr w:type="spellEnd"/>
          </w:p>
        </w:tc>
      </w:tr>
      <w:tr w:rsidR="004D06A4" w:rsidRPr="007E0BBC" w14:paraId="5B7709BC" w14:textId="77777777">
        <w:trPr>
          <w:trHeight w:val="766"/>
        </w:trPr>
        <w:tc>
          <w:tcPr>
            <w:tcW w:w="8120" w:type="dxa"/>
          </w:tcPr>
          <w:p w14:paraId="654DA32E" w14:textId="77777777" w:rsidR="004D06A4" w:rsidRPr="007E0BBC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7700" w:type="dxa"/>
          </w:tcPr>
          <w:p w14:paraId="6E7A0DF9" w14:textId="5B296AC7" w:rsidR="004D06A4" w:rsidRPr="007E0BBC" w:rsidRDefault="0049488F">
            <w:pPr>
              <w:pStyle w:val="TableParagraph"/>
              <w:spacing w:before="179"/>
              <w:ind w:left="208"/>
              <w:rPr>
                <w:sz w:val="35"/>
              </w:rPr>
            </w:pPr>
            <w:proofErr w:type="spellStart"/>
            <w:r w:rsidRPr="007E0BBC">
              <w:rPr>
                <w:color w:val="212121"/>
                <w:spacing w:val="-2"/>
                <w:sz w:val="35"/>
              </w:rPr>
              <w:t>Nestle</w:t>
            </w:r>
            <w:r w:rsidR="00B05D01">
              <w:rPr>
                <w:color w:val="212121"/>
                <w:spacing w:val="-2"/>
                <w:sz w:val="35"/>
              </w:rPr>
              <w:t>iar</w:t>
            </w:r>
            <w:proofErr w:type="spellEnd"/>
          </w:p>
        </w:tc>
      </w:tr>
    </w:tbl>
    <w:p w14:paraId="00BD49F1" w14:textId="77777777" w:rsidR="004D06A4" w:rsidRPr="007E0BBC" w:rsidRDefault="004D06A4">
      <w:pPr>
        <w:pStyle w:val="Brdtekst"/>
        <w:spacing w:before="611"/>
        <w:rPr>
          <w:rFonts w:ascii="Source Sans Pro SemiBold"/>
          <w:b/>
          <w:sz w:val="56"/>
        </w:rPr>
      </w:pPr>
    </w:p>
    <w:p w14:paraId="78CA5174" w14:textId="7D40A136" w:rsidR="004D06A4" w:rsidRPr="007E0BBC" w:rsidRDefault="0049488F">
      <w:pPr>
        <w:pStyle w:val="Overskrift1"/>
        <w:ind w:left="101"/>
      </w:pPr>
      <w:r w:rsidRPr="007E0BBC">
        <w:rPr>
          <w:color w:val="67618B"/>
          <w:spacing w:val="-8"/>
        </w:rPr>
        <w:t>B</w:t>
      </w:r>
      <w:r w:rsidRPr="007E0BBC">
        <w:rPr>
          <w:color w:val="67618B"/>
          <w:spacing w:val="-33"/>
        </w:rPr>
        <w:t xml:space="preserve"> </w:t>
      </w:r>
      <w:proofErr w:type="spellStart"/>
      <w:r w:rsidR="00A777F7">
        <w:rPr>
          <w:color w:val="67618B"/>
          <w:spacing w:val="-8"/>
        </w:rPr>
        <w:t>Urnetel</w:t>
      </w:r>
      <w:r w:rsidR="00B05D01">
        <w:rPr>
          <w:color w:val="67618B"/>
          <w:spacing w:val="-8"/>
        </w:rPr>
        <w:t>j</w:t>
      </w:r>
      <w:r w:rsidR="00A777F7">
        <w:rPr>
          <w:color w:val="67618B"/>
          <w:spacing w:val="-8"/>
        </w:rPr>
        <w:t>ing</w:t>
      </w:r>
      <w:proofErr w:type="spellEnd"/>
    </w:p>
    <w:p w14:paraId="04A3C41C" w14:textId="77777777" w:rsidR="004D06A4" w:rsidRPr="007E0BBC" w:rsidRDefault="004D06A4">
      <w:pPr>
        <w:pStyle w:val="Brdtekst"/>
        <w:spacing w:before="157"/>
        <w:rPr>
          <w:rFonts w:ascii="Arial"/>
          <w:sz w:val="20"/>
        </w:rPr>
      </w:pPr>
    </w:p>
    <w:p w14:paraId="19A713A8" w14:textId="77777777" w:rsidR="004D06A4" w:rsidRPr="007E0BBC" w:rsidRDefault="004D06A4">
      <w:pPr>
        <w:pStyle w:val="Brdtekst"/>
        <w:rPr>
          <w:rFonts w:ascii="Arial"/>
          <w:sz w:val="20"/>
        </w:rPr>
        <w:sectPr w:rsidR="004D06A4" w:rsidRPr="007E0BBC">
          <w:type w:val="continuous"/>
          <w:pgSz w:w="22380" w:h="31660"/>
          <w:pgMar w:top="1400" w:right="3118" w:bottom="280" w:left="1559" w:header="354" w:footer="581" w:gutter="0"/>
          <w:cols w:space="708"/>
        </w:sectPr>
      </w:pPr>
    </w:p>
    <w:p w14:paraId="39A9D153" w14:textId="13F36062" w:rsidR="004D06A4" w:rsidRPr="007E0BBC" w:rsidRDefault="0049488F">
      <w:pPr>
        <w:pStyle w:val="Overskrift2"/>
        <w:spacing w:line="508" w:lineRule="exact"/>
        <w:ind w:left="101"/>
      </w:pPr>
      <w:r w:rsidRPr="007E0BBC">
        <w:rPr>
          <w:color w:val="212121"/>
          <w:w w:val="90"/>
        </w:rPr>
        <w:t>B1</w:t>
      </w:r>
      <w:r w:rsidRPr="007E0BBC">
        <w:rPr>
          <w:color w:val="212121"/>
          <w:spacing w:val="51"/>
        </w:rPr>
        <w:t xml:space="preserve"> </w:t>
      </w:r>
      <w:proofErr w:type="spellStart"/>
      <w:r w:rsidR="00A777F7">
        <w:rPr>
          <w:color w:val="212121"/>
          <w:w w:val="90"/>
        </w:rPr>
        <w:t>Mott</w:t>
      </w:r>
      <w:r w:rsidR="00B05D01">
        <w:rPr>
          <w:color w:val="212121"/>
          <w:w w:val="90"/>
        </w:rPr>
        <w:t>ekne</w:t>
      </w:r>
      <w:proofErr w:type="spellEnd"/>
      <w:r w:rsidR="00A777F7">
        <w:rPr>
          <w:color w:val="212121"/>
          <w:w w:val="90"/>
        </w:rPr>
        <w:t xml:space="preserve"> stemmer</w:t>
      </w:r>
    </w:p>
    <w:p w14:paraId="42D026F5" w14:textId="100BD7CB" w:rsidR="00A777F7" w:rsidRPr="00B05D01" w:rsidRDefault="00B05D01" w:rsidP="00A777F7">
      <w:pPr>
        <w:pStyle w:val="Overskrift4"/>
        <w:ind w:left="119"/>
        <w:rPr>
          <w:color w:val="212121"/>
          <w:w w:val="85"/>
          <w:lang w:val="nn-NO"/>
        </w:rPr>
      </w:pPr>
      <w:r w:rsidRPr="00B05D01">
        <w:rPr>
          <w:color w:val="212121"/>
          <w:w w:val="85"/>
          <w:lang w:val="nn-NO"/>
        </w:rPr>
        <w:t>Talet på</w:t>
      </w:r>
      <w:r w:rsidR="00A777F7" w:rsidRPr="00B05D01">
        <w:rPr>
          <w:color w:val="212121"/>
          <w:w w:val="85"/>
          <w:lang w:val="nn-NO"/>
        </w:rPr>
        <w:t xml:space="preserve"> stemmer mott</w:t>
      </w:r>
      <w:r w:rsidRPr="00B05D01">
        <w:rPr>
          <w:color w:val="212121"/>
          <w:w w:val="85"/>
          <w:lang w:val="nn-NO"/>
        </w:rPr>
        <w:t>ekne</w:t>
      </w:r>
      <w:r w:rsidR="00A777F7" w:rsidRPr="00B05D01">
        <w:rPr>
          <w:color w:val="212121"/>
          <w:w w:val="85"/>
          <w:lang w:val="nn-NO"/>
        </w:rPr>
        <w:t xml:space="preserve"> i va</w:t>
      </w:r>
      <w:r w:rsidRPr="00B05D01">
        <w:rPr>
          <w:color w:val="212121"/>
          <w:w w:val="85"/>
          <w:lang w:val="nn-NO"/>
        </w:rPr>
        <w:t>l</w:t>
      </w:r>
      <w:r w:rsidR="00A777F7" w:rsidRPr="00B05D01">
        <w:rPr>
          <w:color w:val="212121"/>
          <w:w w:val="85"/>
          <w:lang w:val="nn-NO"/>
        </w:rPr>
        <w:t>lokalet, ikk</w:t>
      </w:r>
      <w:r w:rsidRPr="00B05D01">
        <w:rPr>
          <w:color w:val="212121"/>
          <w:w w:val="85"/>
          <w:lang w:val="nn-NO"/>
        </w:rPr>
        <w:t>j</w:t>
      </w:r>
      <w:r w:rsidR="00A777F7" w:rsidRPr="00B05D01">
        <w:rPr>
          <w:color w:val="212121"/>
          <w:w w:val="85"/>
          <w:lang w:val="nn-NO"/>
        </w:rPr>
        <w:t>e partifordelt</w:t>
      </w:r>
      <w:r w:rsidRPr="00B05D01">
        <w:rPr>
          <w:color w:val="212121"/>
          <w:w w:val="85"/>
          <w:lang w:val="nn-NO"/>
        </w:rPr>
        <w:t>e</w:t>
      </w:r>
      <w:r w:rsidR="00A777F7" w:rsidRPr="00B05D01">
        <w:rPr>
          <w:color w:val="212121"/>
          <w:w w:val="85"/>
          <w:lang w:val="nn-NO"/>
        </w:rPr>
        <w:t>.</w:t>
      </w:r>
    </w:p>
    <w:p w14:paraId="46735B9F" w14:textId="77777777" w:rsidR="00A777F7" w:rsidRPr="00B05D01" w:rsidRDefault="00A777F7" w:rsidP="00A777F7">
      <w:pPr>
        <w:rPr>
          <w:w w:val="85"/>
          <w:lang w:val="nn-NO"/>
        </w:rPr>
      </w:pPr>
    </w:p>
    <w:p w14:paraId="528EBBB3" w14:textId="77777777" w:rsidR="00F73865" w:rsidRPr="00B05D01" w:rsidRDefault="00F73865" w:rsidP="00A777F7">
      <w:pPr>
        <w:rPr>
          <w:w w:val="85"/>
          <w:lang w:val="nn-NO"/>
        </w:rPr>
      </w:pPr>
    </w:p>
    <w:p w14:paraId="48C3B32B" w14:textId="55440AAE" w:rsidR="00A777F7" w:rsidRPr="00F73865" w:rsidRDefault="00A777F7" w:rsidP="00A777F7">
      <w:pPr>
        <w:rPr>
          <w:rFonts w:ascii="Source Sans Pro SemiBold" w:hAnsi="Source Sans Pro SemiBold" w:cs="Arial"/>
          <w:w w:val="85"/>
          <w:sz w:val="37"/>
          <w:szCs w:val="37"/>
        </w:rPr>
      </w:pPr>
      <w:r w:rsidRPr="00B05D01">
        <w:rPr>
          <w:rFonts w:ascii="Arial" w:hAnsi="Arial" w:cs="Arial"/>
          <w:b/>
          <w:bCs/>
          <w:w w:val="85"/>
          <w:sz w:val="37"/>
          <w:szCs w:val="37"/>
          <w:lang w:val="nn-NO"/>
        </w:rPr>
        <w:tab/>
      </w:r>
      <w:r w:rsidRPr="00B05D01">
        <w:rPr>
          <w:rFonts w:ascii="Arial" w:hAnsi="Arial" w:cs="Arial"/>
          <w:b/>
          <w:bCs/>
          <w:w w:val="85"/>
          <w:sz w:val="37"/>
          <w:szCs w:val="37"/>
          <w:lang w:val="nn-NO"/>
        </w:rPr>
        <w:tab/>
      </w:r>
      <w:r w:rsidRPr="00B05D01">
        <w:rPr>
          <w:rFonts w:ascii="Arial" w:hAnsi="Arial" w:cs="Arial"/>
          <w:b/>
          <w:bCs/>
          <w:w w:val="85"/>
          <w:sz w:val="37"/>
          <w:szCs w:val="37"/>
          <w:lang w:val="nn-NO"/>
        </w:rPr>
        <w:tab/>
      </w:r>
      <w:r w:rsidRPr="00B05D01">
        <w:rPr>
          <w:rFonts w:ascii="Arial" w:hAnsi="Arial" w:cs="Arial"/>
          <w:b/>
          <w:bCs/>
          <w:w w:val="85"/>
          <w:sz w:val="37"/>
          <w:szCs w:val="37"/>
          <w:lang w:val="nn-NO"/>
        </w:rPr>
        <w:tab/>
      </w:r>
      <w:r w:rsidRPr="00B05D01">
        <w:rPr>
          <w:rFonts w:ascii="Arial" w:hAnsi="Arial" w:cs="Arial"/>
          <w:b/>
          <w:bCs/>
          <w:w w:val="85"/>
          <w:sz w:val="37"/>
          <w:szCs w:val="37"/>
          <w:lang w:val="nn-NO"/>
        </w:rPr>
        <w:tab/>
      </w:r>
      <w:r w:rsidRPr="00B05D01">
        <w:rPr>
          <w:rFonts w:ascii="Arial" w:hAnsi="Arial" w:cs="Arial"/>
          <w:b/>
          <w:bCs/>
          <w:w w:val="85"/>
          <w:sz w:val="37"/>
          <w:szCs w:val="37"/>
          <w:lang w:val="nn-NO"/>
        </w:rPr>
        <w:tab/>
      </w:r>
      <w:r w:rsidRPr="00B05D01">
        <w:rPr>
          <w:rFonts w:ascii="Arial" w:hAnsi="Arial" w:cs="Arial"/>
          <w:b/>
          <w:bCs/>
          <w:w w:val="85"/>
          <w:sz w:val="37"/>
          <w:szCs w:val="37"/>
          <w:lang w:val="nn-NO"/>
        </w:rPr>
        <w:tab/>
      </w:r>
      <w:r w:rsidRPr="00B05D01">
        <w:rPr>
          <w:rFonts w:ascii="Arial" w:hAnsi="Arial" w:cs="Arial"/>
          <w:b/>
          <w:bCs/>
          <w:w w:val="85"/>
          <w:sz w:val="37"/>
          <w:szCs w:val="37"/>
          <w:lang w:val="nn-NO"/>
        </w:rPr>
        <w:tab/>
      </w:r>
      <w:r w:rsidRPr="00B05D01">
        <w:rPr>
          <w:rFonts w:ascii="Arial" w:hAnsi="Arial" w:cs="Arial"/>
          <w:b/>
          <w:bCs/>
          <w:w w:val="85"/>
          <w:sz w:val="37"/>
          <w:szCs w:val="37"/>
          <w:lang w:val="nn-NO"/>
        </w:rPr>
        <w:tab/>
      </w:r>
      <w:r w:rsidR="008A45DD">
        <w:rPr>
          <w:rFonts w:ascii="Source Sans Pro SemiBold" w:hAnsi="Source Sans Pro SemiBold" w:cs="Arial"/>
          <w:w w:val="85"/>
          <w:sz w:val="37"/>
          <w:szCs w:val="37"/>
        </w:rPr>
        <w:t>Søndag</w:t>
      </w:r>
      <w:r w:rsidRPr="00F73865">
        <w:rPr>
          <w:rFonts w:ascii="Source Sans Pro SemiBold" w:hAnsi="Source Sans Pro SemiBold" w:cs="Arial"/>
          <w:w w:val="85"/>
          <w:sz w:val="37"/>
          <w:szCs w:val="37"/>
        </w:rPr>
        <w:tab/>
      </w:r>
      <w:r w:rsidRPr="00F73865">
        <w:rPr>
          <w:rFonts w:ascii="Source Sans Pro SemiBold" w:hAnsi="Source Sans Pro SemiBold" w:cs="Arial"/>
          <w:w w:val="85"/>
          <w:sz w:val="37"/>
          <w:szCs w:val="37"/>
        </w:rPr>
        <w:tab/>
      </w:r>
      <w:r w:rsidRPr="00F73865">
        <w:rPr>
          <w:rFonts w:ascii="Source Sans Pro SemiBold" w:hAnsi="Source Sans Pro SemiBold" w:cs="Arial"/>
          <w:w w:val="85"/>
          <w:sz w:val="37"/>
          <w:szCs w:val="37"/>
        </w:rPr>
        <w:tab/>
      </w:r>
      <w:r w:rsidRPr="00F73865">
        <w:rPr>
          <w:rFonts w:ascii="Source Sans Pro SemiBold" w:hAnsi="Source Sans Pro SemiBold" w:cs="Arial"/>
          <w:w w:val="85"/>
          <w:sz w:val="37"/>
          <w:szCs w:val="37"/>
        </w:rPr>
        <w:tab/>
      </w:r>
      <w:r w:rsidR="00F73865">
        <w:rPr>
          <w:rFonts w:ascii="Source Sans Pro SemiBold" w:hAnsi="Source Sans Pro SemiBold" w:cs="Arial"/>
          <w:w w:val="85"/>
          <w:sz w:val="37"/>
          <w:szCs w:val="37"/>
        </w:rPr>
        <w:t xml:space="preserve">       </w:t>
      </w:r>
      <w:proofErr w:type="spellStart"/>
      <w:r w:rsidR="008A45DD">
        <w:rPr>
          <w:rFonts w:ascii="Source Sans Pro SemiBold" w:hAnsi="Source Sans Pro SemiBold" w:cs="Arial"/>
          <w:w w:val="85"/>
          <w:sz w:val="37"/>
          <w:szCs w:val="37"/>
        </w:rPr>
        <w:t>M</w:t>
      </w:r>
      <w:r w:rsidR="00B05D01">
        <w:rPr>
          <w:rFonts w:ascii="Source Sans Pro SemiBold" w:hAnsi="Source Sans Pro SemiBold" w:cs="Arial"/>
          <w:w w:val="85"/>
          <w:sz w:val="37"/>
          <w:szCs w:val="37"/>
        </w:rPr>
        <w:t>å</w:t>
      </w:r>
      <w:r w:rsidR="008A45DD">
        <w:rPr>
          <w:rFonts w:ascii="Source Sans Pro SemiBold" w:hAnsi="Source Sans Pro SemiBold" w:cs="Arial"/>
          <w:w w:val="85"/>
          <w:sz w:val="37"/>
          <w:szCs w:val="37"/>
        </w:rPr>
        <w:t>ndag</w:t>
      </w:r>
      <w:proofErr w:type="spellEnd"/>
      <w:r w:rsidRPr="00F73865">
        <w:rPr>
          <w:rFonts w:ascii="Source Sans Pro SemiBold" w:hAnsi="Source Sans Pro SemiBold" w:cs="Arial"/>
          <w:w w:val="85"/>
          <w:sz w:val="37"/>
          <w:szCs w:val="37"/>
        </w:rPr>
        <w:tab/>
      </w:r>
      <w:r w:rsidRPr="00F73865">
        <w:rPr>
          <w:rFonts w:ascii="Source Sans Pro SemiBold" w:hAnsi="Source Sans Pro SemiBold" w:cs="Arial"/>
          <w:w w:val="85"/>
          <w:sz w:val="37"/>
          <w:szCs w:val="37"/>
        </w:rPr>
        <w:tab/>
      </w:r>
      <w:r w:rsidRPr="00F73865">
        <w:rPr>
          <w:rFonts w:ascii="Source Sans Pro SemiBold" w:hAnsi="Source Sans Pro SemiBold" w:cs="Arial"/>
          <w:w w:val="85"/>
          <w:sz w:val="37"/>
          <w:szCs w:val="37"/>
        </w:rPr>
        <w:tab/>
      </w:r>
      <w:r w:rsidR="008A45DD" w:rsidRPr="00F73865">
        <w:rPr>
          <w:rFonts w:ascii="Source Sans Pro SemiBold" w:hAnsi="Source Sans Pro SemiBold" w:cs="Arial"/>
          <w:w w:val="85"/>
          <w:sz w:val="37"/>
          <w:szCs w:val="37"/>
        </w:rPr>
        <w:tab/>
        <w:t xml:space="preserve"> Total</w:t>
      </w:r>
    </w:p>
    <w:p w14:paraId="16BD5D1A" w14:textId="77777777" w:rsidR="004D06A4" w:rsidRPr="007E0BBC" w:rsidRDefault="004D06A4">
      <w:pPr>
        <w:pStyle w:val="Brdtekst"/>
        <w:spacing w:before="11"/>
        <w:rPr>
          <w:rFonts w:ascii="Source Sans Pro SemiBold"/>
          <w:b/>
          <w:sz w:val="4"/>
        </w:rPr>
      </w:pPr>
    </w:p>
    <w:tbl>
      <w:tblPr>
        <w:tblStyle w:val="TableNormal"/>
        <w:tblW w:w="15735" w:type="dxa"/>
        <w:tblInd w:w="1711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4111"/>
        <w:gridCol w:w="3969"/>
        <w:gridCol w:w="2977"/>
      </w:tblGrid>
      <w:tr w:rsidR="00A777F7" w:rsidRPr="007E0BBC" w14:paraId="4DB345CB" w14:textId="77777777" w:rsidTr="00A777F7">
        <w:trPr>
          <w:trHeight w:val="766"/>
        </w:trPr>
        <w:tc>
          <w:tcPr>
            <w:tcW w:w="4678" w:type="dxa"/>
          </w:tcPr>
          <w:p w14:paraId="79A9782C" w14:textId="32890FF2" w:rsidR="00A777F7" w:rsidRPr="008C0BEF" w:rsidRDefault="00F73865" w:rsidP="00A777F7">
            <w:pPr>
              <w:pStyle w:val="TableParagraph"/>
              <w:rPr>
                <w:sz w:val="36"/>
              </w:rPr>
            </w:pPr>
            <w:r w:rsidRPr="008C0BEF">
              <w:rPr>
                <w:sz w:val="36"/>
              </w:rPr>
              <w:br/>
            </w:r>
            <w:proofErr w:type="spellStart"/>
            <w:r w:rsidR="00A777F7" w:rsidRPr="008C0BEF">
              <w:rPr>
                <w:sz w:val="36"/>
              </w:rPr>
              <w:t>Stemmese</w:t>
            </w:r>
            <w:r w:rsidR="00B05D01">
              <w:rPr>
                <w:sz w:val="36"/>
              </w:rPr>
              <w:t>tlar</w:t>
            </w:r>
            <w:proofErr w:type="spellEnd"/>
          </w:p>
          <w:p w14:paraId="757425FE" w14:textId="77777777" w:rsidR="00F73865" w:rsidRPr="008C0BEF" w:rsidRDefault="00F73865" w:rsidP="00A777F7">
            <w:pPr>
              <w:pStyle w:val="TableParagraph"/>
              <w:rPr>
                <w:sz w:val="36"/>
              </w:rPr>
            </w:pPr>
          </w:p>
        </w:tc>
        <w:tc>
          <w:tcPr>
            <w:tcW w:w="4111" w:type="dxa"/>
          </w:tcPr>
          <w:p w14:paraId="03E284C7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3969" w:type="dxa"/>
          </w:tcPr>
          <w:p w14:paraId="240C7161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977" w:type="dxa"/>
          </w:tcPr>
          <w:p w14:paraId="0C665ABA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 w:rsidR="00A777F7" w:rsidRPr="007E0BBC" w14:paraId="2BC66F2B" w14:textId="77777777" w:rsidTr="00A777F7">
        <w:trPr>
          <w:trHeight w:val="766"/>
        </w:trPr>
        <w:tc>
          <w:tcPr>
            <w:tcW w:w="4678" w:type="dxa"/>
          </w:tcPr>
          <w:p w14:paraId="71896DBC" w14:textId="77777777" w:rsidR="00A777F7" w:rsidRPr="008C0BEF" w:rsidRDefault="00F73865" w:rsidP="00A777F7">
            <w:pPr>
              <w:pStyle w:val="TableParagraph"/>
              <w:rPr>
                <w:sz w:val="36"/>
              </w:rPr>
            </w:pPr>
            <w:r w:rsidRPr="008C0BEF">
              <w:rPr>
                <w:sz w:val="36"/>
              </w:rPr>
              <w:br/>
            </w:r>
            <w:r w:rsidR="00A777F7" w:rsidRPr="008C0BEF">
              <w:rPr>
                <w:sz w:val="36"/>
              </w:rPr>
              <w:t>Omslagskonvolutt</w:t>
            </w:r>
          </w:p>
          <w:p w14:paraId="4043C234" w14:textId="77777777" w:rsidR="00F73865" w:rsidRPr="008C0BEF" w:rsidRDefault="00F73865" w:rsidP="00A777F7">
            <w:pPr>
              <w:pStyle w:val="TableParagraph"/>
              <w:rPr>
                <w:sz w:val="36"/>
              </w:rPr>
            </w:pPr>
          </w:p>
        </w:tc>
        <w:tc>
          <w:tcPr>
            <w:tcW w:w="4111" w:type="dxa"/>
          </w:tcPr>
          <w:p w14:paraId="027E16F1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3969" w:type="dxa"/>
          </w:tcPr>
          <w:p w14:paraId="3A42CB0E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977" w:type="dxa"/>
          </w:tcPr>
          <w:p w14:paraId="2F74B813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 w:rsidR="00A777F7" w:rsidRPr="007E0BBC" w14:paraId="266EC4DD" w14:textId="77777777" w:rsidTr="00A777F7">
        <w:trPr>
          <w:trHeight w:val="766"/>
        </w:trPr>
        <w:tc>
          <w:tcPr>
            <w:tcW w:w="4678" w:type="dxa"/>
          </w:tcPr>
          <w:p w14:paraId="76A39C49" w14:textId="77777777" w:rsidR="00F73865" w:rsidRPr="008C0BEF" w:rsidRDefault="00F73865" w:rsidP="00A777F7">
            <w:pPr>
              <w:pStyle w:val="TableParagraph"/>
              <w:rPr>
                <w:sz w:val="36"/>
              </w:rPr>
            </w:pPr>
          </w:p>
          <w:p w14:paraId="7DAF8A49" w14:textId="53B4C707" w:rsidR="00A777F7" w:rsidRPr="008C0BEF" w:rsidRDefault="00A777F7" w:rsidP="00A777F7">
            <w:pPr>
              <w:pStyle w:val="TableParagraph"/>
              <w:rPr>
                <w:sz w:val="36"/>
              </w:rPr>
            </w:pPr>
            <w:r w:rsidRPr="008C0BEF">
              <w:rPr>
                <w:sz w:val="36"/>
              </w:rPr>
              <w:t>Beredskapskonvolutt/</w:t>
            </w:r>
            <w:r w:rsidRPr="008C0BEF">
              <w:rPr>
                <w:sz w:val="36"/>
              </w:rPr>
              <w:br/>
            </w:r>
            <w:proofErr w:type="spellStart"/>
            <w:r w:rsidR="000F5C91">
              <w:rPr>
                <w:sz w:val="36"/>
              </w:rPr>
              <w:t>f</w:t>
            </w:r>
            <w:r w:rsidRPr="008C0BEF">
              <w:rPr>
                <w:sz w:val="36"/>
              </w:rPr>
              <w:t>r</w:t>
            </w:r>
            <w:r w:rsidR="00B05D01">
              <w:rPr>
                <w:sz w:val="36"/>
              </w:rPr>
              <w:t>a</w:t>
            </w:r>
            <w:r w:rsidRPr="008C0BEF">
              <w:rPr>
                <w:sz w:val="36"/>
              </w:rPr>
              <w:t>m</w:t>
            </w:r>
            <w:r w:rsidR="00B05D01">
              <w:rPr>
                <w:sz w:val="36"/>
              </w:rPr>
              <w:t>an</w:t>
            </w:r>
            <w:r w:rsidRPr="008C0BEF">
              <w:rPr>
                <w:sz w:val="36"/>
              </w:rPr>
              <w:t>dstemmer</w:t>
            </w:r>
            <w:proofErr w:type="spellEnd"/>
          </w:p>
          <w:p w14:paraId="525916C4" w14:textId="77777777" w:rsidR="00F73865" w:rsidRPr="008C0BEF" w:rsidRDefault="00F73865" w:rsidP="00A777F7">
            <w:pPr>
              <w:pStyle w:val="TableParagraph"/>
              <w:rPr>
                <w:sz w:val="36"/>
              </w:rPr>
            </w:pPr>
          </w:p>
        </w:tc>
        <w:tc>
          <w:tcPr>
            <w:tcW w:w="4111" w:type="dxa"/>
          </w:tcPr>
          <w:p w14:paraId="3ECB4DF8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3969" w:type="dxa"/>
          </w:tcPr>
          <w:p w14:paraId="187B0B19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977" w:type="dxa"/>
          </w:tcPr>
          <w:p w14:paraId="4365760E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 w:rsidR="00A777F7" w:rsidRPr="007E0BBC" w14:paraId="5EA8E18D" w14:textId="77777777" w:rsidTr="00A777F7">
        <w:trPr>
          <w:trHeight w:val="766"/>
        </w:trPr>
        <w:tc>
          <w:tcPr>
            <w:tcW w:w="4678" w:type="dxa"/>
          </w:tcPr>
          <w:p w14:paraId="02831A98" w14:textId="77777777" w:rsidR="00F73865" w:rsidRDefault="00F73865" w:rsidP="00A777F7">
            <w:pPr>
              <w:pStyle w:val="TableParagraph"/>
              <w:rPr>
                <w:rFonts w:ascii="Times New Roman"/>
                <w:b/>
                <w:bCs/>
                <w:sz w:val="36"/>
              </w:rPr>
            </w:pPr>
          </w:p>
          <w:p w14:paraId="7A9FF78E" w14:textId="77777777" w:rsidR="00A777F7" w:rsidRPr="008C0BEF" w:rsidRDefault="00A777F7" w:rsidP="00A777F7">
            <w:pPr>
              <w:pStyle w:val="TableParagraph"/>
              <w:rPr>
                <w:rFonts w:ascii="Source Sans Pro SemiBold" w:hAnsi="Source Sans Pro SemiBold"/>
                <w:sz w:val="36"/>
              </w:rPr>
            </w:pPr>
            <w:r w:rsidRPr="008C0BEF">
              <w:rPr>
                <w:rFonts w:ascii="Source Sans Pro SemiBold" w:hAnsi="Source Sans Pro SemiBold"/>
                <w:sz w:val="36"/>
              </w:rPr>
              <w:t>Total</w:t>
            </w:r>
          </w:p>
          <w:p w14:paraId="65E90796" w14:textId="77777777" w:rsidR="00F73865" w:rsidRPr="00A777F7" w:rsidRDefault="00F73865" w:rsidP="00A777F7">
            <w:pPr>
              <w:pStyle w:val="TableParagraph"/>
              <w:rPr>
                <w:rFonts w:ascii="Times New Roman"/>
                <w:b/>
                <w:bCs/>
                <w:sz w:val="36"/>
              </w:rPr>
            </w:pPr>
          </w:p>
        </w:tc>
        <w:tc>
          <w:tcPr>
            <w:tcW w:w="4111" w:type="dxa"/>
          </w:tcPr>
          <w:p w14:paraId="37D4DFC8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3969" w:type="dxa"/>
          </w:tcPr>
          <w:p w14:paraId="7C99D0C5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977" w:type="dxa"/>
          </w:tcPr>
          <w:p w14:paraId="33EB22F5" w14:textId="77777777" w:rsidR="00A777F7" w:rsidRPr="007E0BBC" w:rsidRDefault="00A777F7">
            <w:pPr>
              <w:pStyle w:val="TableParagraph"/>
              <w:rPr>
                <w:rFonts w:ascii="Times New Roman"/>
                <w:sz w:val="36"/>
              </w:rPr>
            </w:pPr>
          </w:p>
        </w:tc>
      </w:tr>
    </w:tbl>
    <w:p w14:paraId="0FE1C22E" w14:textId="77777777" w:rsidR="001B71F2" w:rsidRPr="001B71F2" w:rsidRDefault="001B71F2" w:rsidP="001B71F2">
      <w:pPr>
        <w:pStyle w:val="Overskrift2"/>
        <w:spacing w:line="508" w:lineRule="exact"/>
        <w:ind w:left="101"/>
        <w:rPr>
          <w:color w:val="212121"/>
          <w:w w:val="90"/>
          <w:sz w:val="16"/>
          <w:szCs w:val="16"/>
        </w:rPr>
      </w:pPr>
    </w:p>
    <w:p w14:paraId="62E31E06" w14:textId="276A798B" w:rsidR="001B71F2" w:rsidRDefault="001B71F2" w:rsidP="001B71F2">
      <w:pPr>
        <w:pStyle w:val="Overskrift2"/>
        <w:spacing w:line="508" w:lineRule="exact"/>
        <w:ind w:left="101"/>
        <w:rPr>
          <w:color w:val="212121"/>
          <w:w w:val="90"/>
        </w:rPr>
      </w:pPr>
      <w:r w:rsidRPr="007E0BBC">
        <w:rPr>
          <w:color w:val="212121"/>
          <w:w w:val="90"/>
        </w:rPr>
        <w:t>B</w:t>
      </w:r>
      <w:r>
        <w:rPr>
          <w:color w:val="212121"/>
          <w:w w:val="90"/>
        </w:rPr>
        <w:t>2</w:t>
      </w:r>
      <w:r w:rsidRPr="007E0BBC">
        <w:rPr>
          <w:color w:val="212121"/>
          <w:spacing w:val="51"/>
        </w:rPr>
        <w:t xml:space="preserve"> </w:t>
      </w:r>
      <w:proofErr w:type="spellStart"/>
      <w:r>
        <w:rPr>
          <w:color w:val="212121"/>
          <w:w w:val="90"/>
        </w:rPr>
        <w:t>Godkjen</w:t>
      </w:r>
      <w:r w:rsidR="00B05D01">
        <w:rPr>
          <w:color w:val="212121"/>
          <w:w w:val="90"/>
        </w:rPr>
        <w:t>d</w:t>
      </w:r>
      <w:r>
        <w:rPr>
          <w:color w:val="212121"/>
          <w:w w:val="90"/>
        </w:rPr>
        <w:t>e</w:t>
      </w:r>
      <w:proofErr w:type="spellEnd"/>
      <w:r>
        <w:rPr>
          <w:color w:val="212121"/>
          <w:w w:val="90"/>
        </w:rPr>
        <w:t xml:space="preserve"> </w:t>
      </w:r>
      <w:proofErr w:type="spellStart"/>
      <w:r>
        <w:rPr>
          <w:color w:val="212121"/>
          <w:w w:val="90"/>
        </w:rPr>
        <w:t>stemmeg</w:t>
      </w:r>
      <w:r w:rsidR="000F5C91">
        <w:rPr>
          <w:color w:val="212121"/>
          <w:w w:val="90"/>
        </w:rPr>
        <w:t>je</w:t>
      </w:r>
      <w:r>
        <w:rPr>
          <w:color w:val="212121"/>
          <w:w w:val="90"/>
        </w:rPr>
        <w:t>v</w:t>
      </w:r>
      <w:r w:rsidR="00B05D01">
        <w:rPr>
          <w:color w:val="212121"/>
          <w:w w:val="90"/>
        </w:rPr>
        <w:t>ingar</w:t>
      </w:r>
      <w:proofErr w:type="spellEnd"/>
    </w:p>
    <w:p w14:paraId="3E03B8AD" w14:textId="561F30C4" w:rsidR="001B71F2" w:rsidRPr="000F5C91" w:rsidRDefault="000F5C91" w:rsidP="001B71F2">
      <w:pPr>
        <w:pStyle w:val="Overskrift4"/>
        <w:ind w:left="119"/>
        <w:rPr>
          <w:color w:val="212121"/>
          <w:w w:val="85"/>
          <w:lang w:val="nn-NO"/>
        </w:rPr>
      </w:pPr>
      <w:r w:rsidRPr="000F5C91">
        <w:rPr>
          <w:color w:val="212121"/>
          <w:w w:val="85"/>
          <w:lang w:val="nn-NO"/>
        </w:rPr>
        <w:t xml:space="preserve">Talet på kryss i manntal </w:t>
      </w:r>
      <w:r w:rsidRPr="000F5C91">
        <w:rPr>
          <w:color w:val="212121"/>
          <w:w w:val="85"/>
          <w:u w:val="single"/>
          <w:lang w:val="nn-NO"/>
        </w:rPr>
        <w:t>– berre relevant for kommunar som har manntalet på papir</w:t>
      </w:r>
      <w:r w:rsidRPr="000F5C91">
        <w:rPr>
          <w:color w:val="212121"/>
          <w:w w:val="85"/>
          <w:lang w:val="nn-NO"/>
        </w:rPr>
        <w:t>.</w:t>
      </w:r>
    </w:p>
    <w:p w14:paraId="2FD09F4A" w14:textId="77777777" w:rsidR="001B71F2" w:rsidRPr="000F5C91" w:rsidRDefault="001B71F2" w:rsidP="001B71F2">
      <w:pPr>
        <w:pStyle w:val="Overskrift4"/>
        <w:ind w:left="119"/>
        <w:rPr>
          <w:i w:val="0"/>
          <w:iCs w:val="0"/>
          <w:color w:val="212121"/>
          <w:w w:val="85"/>
          <w:lang w:val="nn-NO"/>
        </w:rPr>
      </w:pPr>
    </w:p>
    <w:tbl>
      <w:tblPr>
        <w:tblStyle w:val="TableNormal"/>
        <w:tblW w:w="10065" w:type="dxa"/>
        <w:tblInd w:w="1711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5387"/>
      </w:tblGrid>
      <w:tr w:rsidR="00C43ED8" w:rsidRPr="000F5C91" w14:paraId="66AC56BC" w14:textId="77777777" w:rsidTr="00C43ED8">
        <w:trPr>
          <w:trHeight w:val="978"/>
        </w:trPr>
        <w:tc>
          <w:tcPr>
            <w:tcW w:w="4678" w:type="dxa"/>
          </w:tcPr>
          <w:p w14:paraId="717B9692" w14:textId="2D454AA0" w:rsidR="00C43ED8" w:rsidRPr="000F5C91" w:rsidRDefault="00C43ED8" w:rsidP="00552CE7">
            <w:pPr>
              <w:pStyle w:val="TableParagraph"/>
              <w:rPr>
                <w:sz w:val="36"/>
                <w:lang w:val="nn-NO"/>
              </w:rPr>
            </w:pPr>
            <w:r w:rsidRPr="000F5C91">
              <w:rPr>
                <w:sz w:val="36"/>
                <w:lang w:val="nn-NO"/>
              </w:rPr>
              <w:t>Godkjen</w:t>
            </w:r>
            <w:r w:rsidR="000F5C91" w:rsidRPr="000F5C91">
              <w:rPr>
                <w:sz w:val="36"/>
                <w:lang w:val="nn-NO"/>
              </w:rPr>
              <w:t>d</w:t>
            </w:r>
            <w:r w:rsidRPr="000F5C91">
              <w:rPr>
                <w:sz w:val="36"/>
                <w:lang w:val="nn-NO"/>
              </w:rPr>
              <w:t>e stemmeg</w:t>
            </w:r>
            <w:r w:rsidR="000F5C91" w:rsidRPr="000F5C91">
              <w:rPr>
                <w:sz w:val="36"/>
                <w:lang w:val="nn-NO"/>
              </w:rPr>
              <w:t>je</w:t>
            </w:r>
            <w:r w:rsidRPr="000F5C91">
              <w:rPr>
                <w:sz w:val="36"/>
                <w:lang w:val="nn-NO"/>
              </w:rPr>
              <w:t>ving</w:t>
            </w:r>
            <w:r w:rsidR="000F5C91" w:rsidRPr="000F5C91">
              <w:rPr>
                <w:sz w:val="36"/>
                <w:lang w:val="nn-NO"/>
              </w:rPr>
              <w:t>a</w:t>
            </w:r>
            <w:r w:rsidRPr="000F5C91">
              <w:rPr>
                <w:sz w:val="36"/>
                <w:lang w:val="nn-NO"/>
              </w:rPr>
              <w:t>r</w:t>
            </w:r>
            <w:r w:rsidRPr="000F5C91">
              <w:rPr>
                <w:sz w:val="36"/>
                <w:lang w:val="nn-NO"/>
              </w:rPr>
              <w:br/>
              <w:t>(kryss i manntal)</w:t>
            </w:r>
          </w:p>
        </w:tc>
        <w:tc>
          <w:tcPr>
            <w:tcW w:w="5387" w:type="dxa"/>
          </w:tcPr>
          <w:p w14:paraId="2D4C6430" w14:textId="77777777" w:rsidR="00C43ED8" w:rsidRPr="000F5C91" w:rsidRDefault="00C43ED8" w:rsidP="00552CE7">
            <w:pPr>
              <w:pStyle w:val="TableParagraph"/>
              <w:rPr>
                <w:rFonts w:ascii="Times New Roman"/>
                <w:sz w:val="36"/>
                <w:lang w:val="nn-NO"/>
              </w:rPr>
            </w:pPr>
          </w:p>
        </w:tc>
      </w:tr>
    </w:tbl>
    <w:p w14:paraId="7C884734" w14:textId="77777777" w:rsidR="004D06A4" w:rsidRPr="000F5C91" w:rsidRDefault="004D06A4">
      <w:pPr>
        <w:pStyle w:val="Brdtekst"/>
        <w:spacing w:before="189"/>
        <w:rPr>
          <w:rFonts w:ascii="Source Sans Pro SemiBold"/>
          <w:b/>
          <w:sz w:val="42"/>
          <w:lang w:val="nn-NO"/>
        </w:rPr>
      </w:pPr>
    </w:p>
    <w:p w14:paraId="13209F16" w14:textId="77777777" w:rsidR="00C43ED8" w:rsidRPr="000F5C91" w:rsidRDefault="00C43ED8" w:rsidP="008C0BEF">
      <w:pPr>
        <w:spacing w:before="361"/>
        <w:ind w:left="1710"/>
        <w:rPr>
          <w:rFonts w:ascii="Source Sans Pro SemiBold"/>
          <w:b/>
          <w:color w:val="212121"/>
          <w:sz w:val="38"/>
          <w:lang w:val="nn-NO"/>
        </w:rPr>
      </w:pPr>
    </w:p>
    <w:p w14:paraId="6583D8F2" w14:textId="0F4C0FE3" w:rsidR="004D06A4" w:rsidRPr="000F5C91" w:rsidRDefault="001B71F2" w:rsidP="008C0BEF">
      <w:pPr>
        <w:spacing w:before="361"/>
        <w:ind w:left="1710"/>
        <w:rPr>
          <w:rFonts w:ascii="Source Sans Pro SemiBold"/>
          <w:b/>
          <w:sz w:val="38"/>
          <w:lang w:val="nn-NO"/>
        </w:rPr>
        <w:sectPr w:rsidR="004D06A4" w:rsidRPr="000F5C91">
          <w:type w:val="continuous"/>
          <w:pgSz w:w="22380" w:h="31660"/>
          <w:pgMar w:top="1400" w:right="3118" w:bottom="280" w:left="1559" w:header="354" w:footer="581" w:gutter="0"/>
          <w:cols w:space="708"/>
        </w:sectPr>
      </w:pPr>
      <w:r w:rsidRPr="007E0BBC">
        <w:rPr>
          <w:rFonts w:ascii="Source Sans Pro SemiBold"/>
          <w:b/>
          <w:noProof/>
          <w:sz w:val="3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4B28BBCC" wp14:editId="74B96955">
                <wp:simplePos x="0" y="0"/>
                <wp:positionH relativeFrom="page">
                  <wp:posOffset>1039495</wp:posOffset>
                </wp:positionH>
                <wp:positionV relativeFrom="page">
                  <wp:posOffset>15140857</wp:posOffset>
                </wp:positionV>
                <wp:extent cx="12122785" cy="1270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6F6F6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23BC0A" id="Graphic 21" o:spid="_x0000_s1026" style="position:absolute;margin-left:81.85pt;margin-top:1192.2pt;width:954.55pt;height:.1pt;z-index: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" path="m,l12122406,e" filled="f" strokecolor="#6f6f6f" strokeweight=".30836mm">
                <v:path arrowok="t"/>
                <w10:wrap anchorx="page" anchory="page"/>
              </v:shape>
            </w:pict>
          </mc:Fallback>
        </mc:AlternateContent>
      </w:r>
      <w:r w:rsidR="0049488F" w:rsidRPr="000F5C91">
        <w:rPr>
          <w:rFonts w:ascii="Source Sans Pro SemiBold"/>
          <w:b/>
          <w:color w:val="212121"/>
          <w:sz w:val="38"/>
          <w:lang w:val="nn-NO"/>
        </w:rPr>
        <w:t>Merknad</w:t>
      </w:r>
      <w:r w:rsidR="0049488F" w:rsidRPr="000F5C91">
        <w:rPr>
          <w:rFonts w:ascii="Source Sans Pro SemiBold"/>
          <w:b/>
          <w:color w:val="212121"/>
          <w:spacing w:val="7"/>
          <w:sz w:val="38"/>
          <w:lang w:val="nn-NO"/>
        </w:rPr>
        <w:t xml:space="preserve"> </w:t>
      </w:r>
      <w:r w:rsidR="0049488F" w:rsidRPr="000F5C91">
        <w:rPr>
          <w:rFonts w:ascii="Source Sans Pro SemiBold"/>
          <w:b/>
          <w:color w:val="212121"/>
          <w:sz w:val="38"/>
          <w:lang w:val="nn-NO"/>
        </w:rPr>
        <w:t>til</w:t>
      </w:r>
      <w:r w:rsidR="0049488F" w:rsidRPr="000F5C91">
        <w:rPr>
          <w:rFonts w:ascii="Source Sans Pro SemiBold"/>
          <w:b/>
          <w:color w:val="212121"/>
          <w:spacing w:val="7"/>
          <w:sz w:val="38"/>
          <w:lang w:val="nn-NO"/>
        </w:rPr>
        <w:t xml:space="preserve"> </w:t>
      </w:r>
      <w:r w:rsidR="00A777F7" w:rsidRPr="000F5C91">
        <w:rPr>
          <w:rFonts w:ascii="Source Sans Pro SemiBold"/>
          <w:b/>
          <w:color w:val="212121"/>
          <w:sz w:val="38"/>
          <w:lang w:val="nn-NO"/>
        </w:rPr>
        <w:t>oppsummering</w:t>
      </w:r>
      <w:r w:rsidR="000F5C91" w:rsidRPr="000F5C91">
        <w:rPr>
          <w:rFonts w:ascii="Source Sans Pro SemiBold"/>
          <w:b/>
          <w:color w:val="212121"/>
          <w:sz w:val="38"/>
          <w:lang w:val="nn-NO"/>
        </w:rPr>
        <w:t>a</w:t>
      </w:r>
      <w:r w:rsidR="00A777F7" w:rsidRPr="000F5C91">
        <w:rPr>
          <w:rFonts w:ascii="Source Sans Pro SemiBold"/>
          <w:b/>
          <w:color w:val="212121"/>
          <w:sz w:val="38"/>
          <w:lang w:val="nn-NO"/>
        </w:rPr>
        <w:t xml:space="preserve"> av </w:t>
      </w:r>
      <w:r w:rsidR="000F5C91" w:rsidRPr="000F5C91">
        <w:rPr>
          <w:rFonts w:ascii="Source Sans Pro SemiBold"/>
          <w:b/>
          <w:color w:val="212121"/>
          <w:sz w:val="38"/>
          <w:lang w:val="nn-NO"/>
        </w:rPr>
        <w:t>mottekne</w:t>
      </w:r>
      <w:r w:rsidR="00A777F7" w:rsidRPr="000F5C91">
        <w:rPr>
          <w:rFonts w:ascii="Source Sans Pro SemiBold"/>
          <w:b/>
          <w:color w:val="212121"/>
          <w:sz w:val="38"/>
          <w:lang w:val="nn-NO"/>
        </w:rPr>
        <w:t xml:space="preserve"> stemm</w:t>
      </w:r>
      <w:r w:rsidR="00BB5D57" w:rsidRPr="000F5C91">
        <w:rPr>
          <w:rFonts w:ascii="Source Sans Pro SemiBold"/>
          <w:b/>
          <w:color w:val="212121"/>
          <w:sz w:val="38"/>
          <w:lang w:val="nn-NO"/>
        </w:rPr>
        <w:t>er</w:t>
      </w:r>
    </w:p>
    <w:p w14:paraId="0E26A079" w14:textId="77777777" w:rsidR="004D06A4" w:rsidRPr="000F5C91" w:rsidRDefault="00C43ED8">
      <w:pPr>
        <w:pStyle w:val="TableParagraph"/>
        <w:rPr>
          <w:rFonts w:ascii="Times New Roman"/>
          <w:sz w:val="32"/>
          <w:lang w:val="nn-NO"/>
        </w:rPr>
        <w:sectPr w:rsidR="004D06A4" w:rsidRPr="000F5C91">
          <w:type w:val="continuous"/>
          <w:pgSz w:w="22380" w:h="31660"/>
          <w:pgMar w:top="1400" w:right="3118" w:bottom="280" w:left="1559" w:header="354" w:footer="581" w:gutter="0"/>
          <w:cols w:space="708"/>
        </w:sectPr>
      </w:pPr>
      <w:r w:rsidRPr="007E0BBC">
        <w:rPr>
          <w:rFonts w:ascii="Source Sans Pro SemiBold"/>
          <w:b/>
          <w:noProof/>
          <w:sz w:val="14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080AD51F" wp14:editId="229EC7D3">
                <wp:simplePos x="0" y="0"/>
                <wp:positionH relativeFrom="page">
                  <wp:posOffset>2075180</wp:posOffset>
                </wp:positionH>
                <wp:positionV relativeFrom="paragraph">
                  <wp:posOffset>97155</wp:posOffset>
                </wp:positionV>
                <wp:extent cx="10046970" cy="2416810"/>
                <wp:effectExtent l="0" t="0" r="11430" b="2159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2416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3112D" id="Graphic 24" o:spid="_x0000_s1026" style="position:absolute;margin-left:163.4pt;margin-top:7.65pt;width:791.1pt;height:190.3pt;z-index:-25165465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7AE6EC4A" w14:textId="77777777" w:rsidR="00C43ED8" w:rsidRPr="000F5C91" w:rsidRDefault="00C43ED8">
      <w:pPr>
        <w:pStyle w:val="Brdtekst"/>
        <w:spacing w:before="611"/>
        <w:rPr>
          <w:rFonts w:ascii="Source Sans Pro SemiBold"/>
          <w:b/>
          <w:sz w:val="56"/>
          <w:lang w:val="nn-NO"/>
        </w:rPr>
      </w:pPr>
    </w:p>
    <w:p w14:paraId="0803C4C7" w14:textId="77777777" w:rsidR="004D06A4" w:rsidRPr="007E0BBC" w:rsidRDefault="000C7356">
      <w:pPr>
        <w:pStyle w:val="Overskrift1"/>
        <w:spacing w:before="1"/>
      </w:pPr>
      <w:r>
        <w:rPr>
          <w:color w:val="67618B"/>
          <w:w w:val="90"/>
        </w:rPr>
        <w:lastRenderedPageBreak/>
        <w:t>C</w:t>
      </w:r>
      <w:r w:rsidR="0049488F" w:rsidRPr="007E0BBC">
        <w:rPr>
          <w:color w:val="67618B"/>
          <w:spacing w:val="-11"/>
          <w:w w:val="90"/>
        </w:rPr>
        <w:t xml:space="preserve"> </w:t>
      </w:r>
      <w:r w:rsidR="0049488F" w:rsidRPr="007E0BBC">
        <w:rPr>
          <w:color w:val="67618B"/>
          <w:spacing w:val="-2"/>
        </w:rPr>
        <w:t>Godkjenning</w:t>
      </w:r>
    </w:p>
    <w:p w14:paraId="13A0BD5E" w14:textId="184EEB9C" w:rsidR="004D06A4" w:rsidRPr="000F5C91" w:rsidRDefault="000C7356">
      <w:pPr>
        <w:pStyle w:val="Overskrift2"/>
        <w:spacing w:before="365"/>
        <w:rPr>
          <w:lang w:val="nn-NO"/>
        </w:rPr>
      </w:pPr>
      <w:r w:rsidRPr="000F5C91">
        <w:rPr>
          <w:color w:val="212121"/>
          <w:spacing w:val="-14"/>
          <w:lang w:val="nn-NO"/>
        </w:rPr>
        <w:t>C</w:t>
      </w:r>
      <w:r w:rsidR="0049488F" w:rsidRPr="000F5C91">
        <w:rPr>
          <w:color w:val="212121"/>
          <w:spacing w:val="-14"/>
          <w:lang w:val="nn-NO"/>
        </w:rPr>
        <w:t>1</w:t>
      </w:r>
      <w:r w:rsidR="0049488F" w:rsidRPr="000F5C91">
        <w:rPr>
          <w:color w:val="212121"/>
          <w:spacing w:val="-23"/>
          <w:lang w:val="nn-NO"/>
        </w:rPr>
        <w:t xml:space="preserve"> </w:t>
      </w:r>
      <w:r w:rsidR="0049488F" w:rsidRPr="000F5C91">
        <w:rPr>
          <w:color w:val="212121"/>
          <w:spacing w:val="-14"/>
          <w:lang w:val="nn-NO"/>
        </w:rPr>
        <w:t>Merknad</w:t>
      </w:r>
      <w:r w:rsidR="0049488F" w:rsidRPr="000F5C91">
        <w:rPr>
          <w:color w:val="212121"/>
          <w:spacing w:val="-22"/>
          <w:lang w:val="nn-NO"/>
        </w:rPr>
        <w:t xml:space="preserve"> </w:t>
      </w:r>
      <w:r w:rsidR="0049488F" w:rsidRPr="000F5C91">
        <w:rPr>
          <w:color w:val="212121"/>
          <w:spacing w:val="-14"/>
          <w:lang w:val="nn-NO"/>
        </w:rPr>
        <w:t>fr</w:t>
      </w:r>
      <w:r w:rsidR="000F5C91" w:rsidRPr="000F5C91">
        <w:rPr>
          <w:color w:val="212121"/>
          <w:spacing w:val="-14"/>
          <w:lang w:val="nn-NO"/>
        </w:rPr>
        <w:t>å</w:t>
      </w:r>
      <w:r w:rsidR="0049488F" w:rsidRPr="000F5C91">
        <w:rPr>
          <w:color w:val="212121"/>
          <w:spacing w:val="-22"/>
          <w:lang w:val="nn-NO"/>
        </w:rPr>
        <w:t xml:space="preserve"> </w:t>
      </w:r>
      <w:r w:rsidR="0049488F" w:rsidRPr="000F5C91">
        <w:rPr>
          <w:color w:val="212121"/>
          <w:spacing w:val="-14"/>
          <w:lang w:val="nn-NO"/>
        </w:rPr>
        <w:t>vallokalet</w:t>
      </w:r>
    </w:p>
    <w:p w14:paraId="188D8609" w14:textId="7B18073D" w:rsidR="004D06A4" w:rsidRPr="000F5C91" w:rsidRDefault="0049488F">
      <w:pPr>
        <w:spacing w:before="333"/>
        <w:ind w:left="1710"/>
        <w:rPr>
          <w:rFonts w:ascii="Source Sans Pro SemiBold"/>
          <w:b/>
          <w:sz w:val="38"/>
          <w:lang w:val="nn-NO"/>
        </w:rPr>
      </w:pPr>
      <w:r w:rsidRPr="000F5C91">
        <w:rPr>
          <w:rFonts w:ascii="Source Sans Pro SemiBold"/>
          <w:b/>
          <w:color w:val="212121"/>
          <w:sz w:val="38"/>
          <w:lang w:val="nn-NO"/>
        </w:rPr>
        <w:t>Le</w:t>
      </w:r>
      <w:r w:rsidR="000F5C91" w:rsidRPr="000F5C91">
        <w:rPr>
          <w:rFonts w:ascii="Source Sans Pro SemiBold"/>
          <w:b/>
          <w:color w:val="212121"/>
          <w:sz w:val="38"/>
          <w:lang w:val="nn-NO"/>
        </w:rPr>
        <w:t>iar</w:t>
      </w:r>
      <w:r w:rsidRPr="000F5C91">
        <w:rPr>
          <w:rFonts w:ascii="Source Sans Pro SemiBold"/>
          <w:b/>
          <w:color w:val="212121"/>
          <w:spacing w:val="4"/>
          <w:sz w:val="38"/>
          <w:lang w:val="nn-NO"/>
        </w:rPr>
        <w:t xml:space="preserve"> </w:t>
      </w:r>
      <w:r w:rsidRPr="000F5C91">
        <w:rPr>
          <w:rFonts w:ascii="Source Sans Pro SemiBold"/>
          <w:b/>
          <w:color w:val="212121"/>
          <w:sz w:val="38"/>
          <w:lang w:val="nn-NO"/>
        </w:rPr>
        <w:t>og</w:t>
      </w:r>
      <w:r w:rsidRPr="000F5C91">
        <w:rPr>
          <w:rFonts w:ascii="Source Sans Pro SemiBold"/>
          <w:b/>
          <w:color w:val="212121"/>
          <w:spacing w:val="5"/>
          <w:sz w:val="38"/>
          <w:lang w:val="nn-NO"/>
        </w:rPr>
        <w:t xml:space="preserve"> </w:t>
      </w:r>
      <w:r w:rsidRPr="000F5C91">
        <w:rPr>
          <w:rFonts w:ascii="Source Sans Pro SemiBold"/>
          <w:b/>
          <w:color w:val="212121"/>
          <w:sz w:val="38"/>
          <w:lang w:val="nn-NO"/>
        </w:rPr>
        <w:t>nestle</w:t>
      </w:r>
      <w:r w:rsidR="000F5C91" w:rsidRPr="000F5C91">
        <w:rPr>
          <w:rFonts w:ascii="Source Sans Pro SemiBold"/>
          <w:b/>
          <w:color w:val="212121"/>
          <w:sz w:val="38"/>
          <w:lang w:val="nn-NO"/>
        </w:rPr>
        <w:t xml:space="preserve">iar sin </w:t>
      </w:r>
      <w:r w:rsidRPr="000F5C91">
        <w:rPr>
          <w:rFonts w:ascii="Source Sans Pro SemiBold"/>
          <w:b/>
          <w:color w:val="212121"/>
          <w:spacing w:val="-2"/>
          <w:sz w:val="38"/>
          <w:lang w:val="nn-NO"/>
        </w:rPr>
        <w:t>merknad</w:t>
      </w:r>
    </w:p>
    <w:p w14:paraId="085BB44E" w14:textId="77777777" w:rsidR="004D06A4" w:rsidRPr="000F5C91" w:rsidRDefault="0049488F">
      <w:pPr>
        <w:pStyle w:val="Brdtekst"/>
        <w:spacing w:before="2"/>
        <w:rPr>
          <w:rFonts w:ascii="Source Sans Pro SemiBold"/>
          <w:b/>
          <w:sz w:val="14"/>
          <w:lang w:val="nn-NO"/>
        </w:rPr>
      </w:pPr>
      <w:r w:rsidRPr="007E0BBC">
        <w:rPr>
          <w:rFonts w:ascii="Source Sans Pro SemiBold"/>
          <w:b/>
          <w:noProof/>
          <w:sz w:val="14"/>
        </w:rPr>
        <mc:AlternateContent>
          <mc:Choice Requires="wps">
            <w:drawing>
              <wp:anchor distT="0" distB="0" distL="0" distR="0" simplePos="0" relativeHeight="251679232" behindDoc="1" locked="0" layoutInCell="1" allowOverlap="1" wp14:anchorId="4064C105" wp14:editId="744DAEB6">
                <wp:simplePos x="0" y="0"/>
                <wp:positionH relativeFrom="page">
                  <wp:posOffset>2076450</wp:posOffset>
                </wp:positionH>
                <wp:positionV relativeFrom="paragraph">
                  <wp:posOffset>128905</wp:posOffset>
                </wp:positionV>
                <wp:extent cx="10046970" cy="7010400"/>
                <wp:effectExtent l="0" t="0" r="11430" b="1905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7010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54139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541252"/>
                              </a:lnTo>
                              <a:lnTo>
                                <a:pt x="0" y="35412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549B0" id="Graphic 41" o:spid="_x0000_s1026" style="position:absolute;margin-left:163.5pt;margin-top:10.15pt;width:791.1pt;height:552pt;z-index:-25163724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10046970,354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" path="m,l10046499,r,3541252l,3541252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120CE2E" w14:textId="77777777" w:rsidR="004D06A4" w:rsidRPr="000F5C91" w:rsidRDefault="004D06A4">
      <w:pPr>
        <w:pStyle w:val="Brdtekst"/>
        <w:rPr>
          <w:rFonts w:ascii="Source Sans Pro SemiBold"/>
          <w:b/>
          <w:sz w:val="42"/>
          <w:lang w:val="nn-NO"/>
        </w:rPr>
      </w:pPr>
    </w:p>
    <w:p w14:paraId="22929D3E" w14:textId="77777777" w:rsidR="008C0BEF" w:rsidRPr="000F5C91" w:rsidRDefault="008C0BEF">
      <w:pPr>
        <w:pStyle w:val="Brdtekst"/>
        <w:spacing w:before="190"/>
        <w:rPr>
          <w:rFonts w:ascii="Source Sans Pro SemiBold"/>
          <w:b/>
          <w:sz w:val="42"/>
          <w:lang w:val="nn-NO"/>
        </w:rPr>
      </w:pPr>
    </w:p>
    <w:p w14:paraId="6DA727E4" w14:textId="77777777" w:rsidR="004D06A4" w:rsidRPr="007E0BBC" w:rsidRDefault="0049488F">
      <w:pPr>
        <w:pStyle w:val="Overskrift2"/>
        <w:spacing w:before="1"/>
      </w:pPr>
      <w:r w:rsidRPr="007E0BBC">
        <w:rPr>
          <w:color w:val="212121"/>
          <w:w w:val="90"/>
        </w:rPr>
        <w:t>D2</w:t>
      </w:r>
      <w:r w:rsidRPr="007E0BBC">
        <w:rPr>
          <w:color w:val="212121"/>
          <w:spacing w:val="-13"/>
          <w:w w:val="90"/>
        </w:rPr>
        <w:t xml:space="preserve"> </w:t>
      </w:r>
      <w:r w:rsidRPr="007E0BBC">
        <w:rPr>
          <w:color w:val="212121"/>
          <w:spacing w:val="-2"/>
        </w:rPr>
        <w:t>Signering</w:t>
      </w:r>
    </w:p>
    <w:p w14:paraId="40B243E6" w14:textId="3E19482F" w:rsidR="004D06A4" w:rsidRPr="000F5C91" w:rsidRDefault="0049488F">
      <w:pPr>
        <w:pStyle w:val="Overskrift4"/>
        <w:rPr>
          <w:sz w:val="32"/>
          <w:lang w:val="nn-NO"/>
        </w:rPr>
      </w:pPr>
      <w:r w:rsidRPr="000F5C91">
        <w:rPr>
          <w:color w:val="212121"/>
          <w:w w:val="85"/>
          <w:lang w:val="nn-NO"/>
        </w:rPr>
        <w:t>Le</w:t>
      </w:r>
      <w:r w:rsidR="000F5C91" w:rsidRPr="000F5C91">
        <w:rPr>
          <w:color w:val="212121"/>
          <w:w w:val="85"/>
          <w:lang w:val="nn-NO"/>
        </w:rPr>
        <w:t>iar</w:t>
      </w:r>
      <w:r w:rsidRPr="000F5C91">
        <w:rPr>
          <w:color w:val="212121"/>
          <w:spacing w:val="-14"/>
          <w:w w:val="85"/>
          <w:lang w:val="nn-NO"/>
        </w:rPr>
        <w:t xml:space="preserve"> </w:t>
      </w:r>
      <w:r w:rsidRPr="000F5C91">
        <w:rPr>
          <w:color w:val="212121"/>
          <w:w w:val="85"/>
          <w:lang w:val="nn-NO"/>
        </w:rPr>
        <w:t>og</w:t>
      </w:r>
      <w:r w:rsidRPr="000F5C91">
        <w:rPr>
          <w:color w:val="212121"/>
          <w:spacing w:val="-14"/>
          <w:w w:val="85"/>
          <w:lang w:val="nn-NO"/>
        </w:rPr>
        <w:t xml:space="preserve"> </w:t>
      </w:r>
      <w:r w:rsidRPr="000F5C91">
        <w:rPr>
          <w:color w:val="212121"/>
          <w:w w:val="85"/>
          <w:lang w:val="nn-NO"/>
        </w:rPr>
        <w:t>nestle</w:t>
      </w:r>
      <w:r w:rsidR="000F5C91" w:rsidRPr="000F5C91">
        <w:rPr>
          <w:color w:val="212121"/>
          <w:w w:val="85"/>
          <w:lang w:val="nn-NO"/>
        </w:rPr>
        <w:t>iar sine</w:t>
      </w:r>
      <w:r w:rsidRPr="000F5C91">
        <w:rPr>
          <w:color w:val="212121"/>
          <w:spacing w:val="-14"/>
          <w:w w:val="85"/>
          <w:lang w:val="nn-NO"/>
        </w:rPr>
        <w:t xml:space="preserve"> </w:t>
      </w:r>
      <w:r w:rsidRPr="000F5C91">
        <w:rPr>
          <w:color w:val="212121"/>
          <w:spacing w:val="-2"/>
          <w:w w:val="85"/>
          <w:lang w:val="nn-NO"/>
        </w:rPr>
        <w:t>signatur</w:t>
      </w:r>
      <w:r w:rsidR="000F5C91" w:rsidRPr="000F5C91">
        <w:rPr>
          <w:color w:val="212121"/>
          <w:spacing w:val="-2"/>
          <w:w w:val="85"/>
          <w:lang w:val="nn-NO"/>
        </w:rPr>
        <w:t>a</w:t>
      </w:r>
      <w:r w:rsidRPr="000F5C91">
        <w:rPr>
          <w:color w:val="212121"/>
          <w:spacing w:val="-2"/>
          <w:w w:val="85"/>
          <w:lang w:val="nn-NO"/>
        </w:rPr>
        <w:t>r</w:t>
      </w:r>
      <w:r w:rsidRPr="000F5C91">
        <w:rPr>
          <w:color w:val="212121"/>
          <w:spacing w:val="-2"/>
          <w:w w:val="85"/>
          <w:sz w:val="32"/>
          <w:lang w:val="nn-NO"/>
        </w:rPr>
        <w:t>.</w:t>
      </w:r>
    </w:p>
    <w:p w14:paraId="11E3A1F4" w14:textId="77777777" w:rsidR="004D06A4" w:rsidRPr="000F5C91" w:rsidRDefault="004D06A4">
      <w:pPr>
        <w:pStyle w:val="Brdtekst"/>
        <w:spacing w:before="345"/>
        <w:rPr>
          <w:rFonts w:ascii="Arial"/>
          <w:i/>
          <w:lang w:val="nn-NO"/>
        </w:rPr>
      </w:pPr>
    </w:p>
    <w:p w14:paraId="64C8C77C" w14:textId="77777777" w:rsidR="004D06A4" w:rsidRPr="007E0BBC" w:rsidRDefault="0049488F">
      <w:pPr>
        <w:pStyle w:val="Brdtekst"/>
        <w:spacing w:before="1"/>
        <w:ind w:left="933"/>
      </w:pPr>
      <w:r w:rsidRPr="007E0BBC">
        <w:rPr>
          <w:color w:val="212121"/>
          <w:spacing w:val="-2"/>
        </w:rPr>
        <w:t>Dato:</w:t>
      </w:r>
    </w:p>
    <w:p w14:paraId="0599C295" w14:textId="77777777" w:rsidR="004D06A4" w:rsidRPr="007E0BBC" w:rsidRDefault="004D06A4">
      <w:pPr>
        <w:pStyle w:val="Brdtekst"/>
        <w:spacing w:before="221"/>
      </w:pPr>
    </w:p>
    <w:p w14:paraId="76CA7C22" w14:textId="38446689" w:rsidR="004D06A4" w:rsidRPr="007E0BBC" w:rsidRDefault="0049488F">
      <w:pPr>
        <w:pStyle w:val="Brdtekst"/>
        <w:tabs>
          <w:tab w:val="left" w:pos="17631"/>
        </w:tabs>
        <w:ind w:left="786"/>
        <w:rPr>
          <w:rFonts w:ascii="Times New Roman"/>
        </w:rPr>
      </w:pPr>
      <w:proofErr w:type="spellStart"/>
      <w:r w:rsidRPr="007E0BBC">
        <w:rPr>
          <w:color w:val="212121"/>
        </w:rPr>
        <w:t>Le</w:t>
      </w:r>
      <w:r w:rsidR="000F5C91">
        <w:rPr>
          <w:color w:val="212121"/>
        </w:rPr>
        <w:t>iar</w:t>
      </w:r>
      <w:proofErr w:type="spellEnd"/>
      <w:r w:rsidRPr="007E0BBC">
        <w:rPr>
          <w:color w:val="212121"/>
        </w:rPr>
        <w:t>:</w:t>
      </w:r>
      <w:r w:rsidRPr="007E0BBC">
        <w:rPr>
          <w:color w:val="212121"/>
          <w:spacing w:val="69"/>
        </w:rPr>
        <w:t xml:space="preserve"> </w:t>
      </w:r>
      <w:r w:rsidRPr="007E0BBC">
        <w:rPr>
          <w:rFonts w:ascii="Times New Roman"/>
          <w:color w:val="212121"/>
          <w:u w:val="single" w:color="B1B1B1"/>
        </w:rPr>
        <w:tab/>
      </w:r>
    </w:p>
    <w:p w14:paraId="5109126C" w14:textId="77777777" w:rsidR="004D06A4" w:rsidRPr="007E0BBC" w:rsidRDefault="004D06A4">
      <w:pPr>
        <w:pStyle w:val="Brdtekst"/>
        <w:spacing w:before="259"/>
        <w:rPr>
          <w:rFonts w:ascii="Times New Roman"/>
        </w:rPr>
      </w:pPr>
    </w:p>
    <w:p w14:paraId="64148CA1" w14:textId="0D3183A2" w:rsidR="004D06A4" w:rsidRDefault="0049488F">
      <w:pPr>
        <w:pStyle w:val="Brdtekst"/>
        <w:tabs>
          <w:tab w:val="left" w:pos="17631"/>
        </w:tabs>
        <w:ind w:left="205"/>
        <w:rPr>
          <w:rFonts w:ascii="Times New Roman"/>
        </w:rPr>
      </w:pPr>
      <w:r w:rsidRPr="007E0BBC">
        <w:rPr>
          <w:color w:val="212121"/>
        </w:rPr>
        <w:t>Nestle</w:t>
      </w:r>
      <w:r w:rsidR="000F5C91">
        <w:rPr>
          <w:color w:val="212121"/>
        </w:rPr>
        <w:t>iar</w:t>
      </w:r>
      <w:r w:rsidRPr="007E0BBC">
        <w:rPr>
          <w:color w:val="212121"/>
        </w:rPr>
        <w:t>:</w:t>
      </w:r>
      <w:r w:rsidRPr="007E0BBC">
        <w:rPr>
          <w:color w:val="212121"/>
          <w:spacing w:val="69"/>
        </w:rPr>
        <w:t xml:space="preserve"> </w:t>
      </w:r>
      <w:r w:rsidRPr="007E0BBC">
        <w:rPr>
          <w:rFonts w:ascii="Times New Roman"/>
          <w:color w:val="212121"/>
          <w:u w:val="single" w:color="B1B1B1"/>
        </w:rPr>
        <w:tab/>
      </w:r>
    </w:p>
    <w:sectPr w:rsidR="004D06A4">
      <w:type w:val="continuous"/>
      <w:pgSz w:w="22380" w:h="31660"/>
      <w:pgMar w:top="1400" w:right="3118" w:bottom="280" w:left="1559" w:header="354" w:footer="5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129F2" w14:textId="77777777" w:rsidR="00975C6B" w:rsidRPr="007E0BBC" w:rsidRDefault="00975C6B">
      <w:r w:rsidRPr="007E0BBC">
        <w:separator/>
      </w:r>
    </w:p>
  </w:endnote>
  <w:endnote w:type="continuationSeparator" w:id="0">
    <w:p w14:paraId="3DD8B0CD" w14:textId="77777777" w:rsidR="00975C6B" w:rsidRPr="007E0BBC" w:rsidRDefault="00975C6B">
      <w:r w:rsidRPr="007E0BB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F13B3" w14:textId="77777777" w:rsidR="004D06A4" w:rsidRPr="007E0BBC" w:rsidRDefault="0049488F">
    <w:pPr>
      <w:pStyle w:val="Brdtekst"/>
      <w:spacing w:line="14" w:lineRule="auto"/>
      <w:rPr>
        <w:sz w:val="20"/>
      </w:rPr>
    </w:pPr>
    <w:r w:rsidRPr="007E0BBC"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C86560E" wp14:editId="28A04C80">
              <wp:simplePos x="0" y="0"/>
              <wp:positionH relativeFrom="page">
                <wp:posOffset>12872351</wp:posOffset>
              </wp:positionH>
              <wp:positionV relativeFrom="page">
                <wp:posOffset>19595402</wp:posOffset>
              </wp:positionV>
              <wp:extent cx="367030" cy="3048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7030" cy="304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AD7A10" w14:textId="77777777" w:rsidR="004D06A4" w:rsidRPr="007E0BBC" w:rsidRDefault="0049488F">
                          <w:pPr>
                            <w:pStyle w:val="Brdtekst"/>
                            <w:spacing w:before="19"/>
                            <w:ind w:left="20"/>
                          </w:pPr>
                          <w:r w:rsidRPr="007E0BBC">
                            <w:rPr>
                              <w:color w:val="545454"/>
                            </w:rPr>
                            <w:t>s.</w:t>
                          </w:r>
                          <w:r w:rsidRPr="007E0BBC">
                            <w:rPr>
                              <w:color w:val="545454"/>
                              <w:spacing w:val="-4"/>
                            </w:rPr>
                            <w:t xml:space="preserve"> </w:t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fldChar w:fldCharType="begin"/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instrText xml:space="preserve"> PAGE </w:instrText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fldChar w:fldCharType="separate"/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t>2</w:t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86560E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6" type="#_x0000_t202" style="position:absolute;margin-left:1013.55pt;margin-top:1542.95pt;width:28.9pt;height:24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" filled="f" stroked="f">
              <v:textbox inset="0,0,0,0">
                <w:txbxContent>
                  <w:p w14:paraId="1EAD7A10" w14:textId="77777777" w:rsidR="004D06A4" w:rsidRPr="007E0BBC" w:rsidRDefault="0049488F">
                    <w:pPr>
                      <w:pStyle w:val="Brdtekst"/>
                      <w:spacing w:before="19"/>
                      <w:ind w:left="20"/>
                    </w:pPr>
                    <w:r w:rsidRPr="007E0BBC">
                      <w:rPr>
                        <w:color w:val="545454"/>
                      </w:rPr>
                      <w:t>s.</w:t>
                    </w:r>
                    <w:r w:rsidRPr="007E0BBC">
                      <w:rPr>
                        <w:color w:val="545454"/>
                        <w:spacing w:val="-4"/>
                      </w:rPr>
                      <w:t xml:space="preserve"> </w:t>
                    </w:r>
                    <w:r w:rsidRPr="007E0BBC">
                      <w:rPr>
                        <w:color w:val="545454"/>
                        <w:spacing w:val="-12"/>
                      </w:rPr>
                      <w:fldChar w:fldCharType="begin"/>
                    </w:r>
                    <w:r w:rsidRPr="007E0BBC">
                      <w:rPr>
                        <w:color w:val="545454"/>
                        <w:spacing w:val="-12"/>
                      </w:rPr>
                      <w:instrText xml:space="preserve"> PAGE </w:instrText>
                    </w:r>
                    <w:r w:rsidRPr="007E0BBC">
                      <w:rPr>
                        <w:color w:val="545454"/>
                        <w:spacing w:val="-12"/>
                      </w:rPr>
                      <w:fldChar w:fldCharType="separate"/>
                    </w:r>
                    <w:r w:rsidRPr="007E0BBC">
                      <w:rPr>
                        <w:color w:val="545454"/>
                        <w:spacing w:val="-12"/>
                      </w:rPr>
                      <w:t>2</w:t>
                    </w:r>
                    <w:r w:rsidRPr="007E0BBC">
                      <w:rPr>
                        <w:color w:val="545454"/>
                        <w:spacing w:val="-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E3C2F" w14:textId="77777777" w:rsidR="004D06A4" w:rsidRPr="007E0BBC" w:rsidRDefault="0049488F">
    <w:pPr>
      <w:pStyle w:val="Brdtekst"/>
      <w:spacing w:line="14" w:lineRule="auto"/>
      <w:rPr>
        <w:sz w:val="20"/>
      </w:rPr>
    </w:pPr>
    <w:r w:rsidRPr="007E0BBC"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91A2D8" wp14:editId="122132FB">
              <wp:simplePos x="0" y="0"/>
              <wp:positionH relativeFrom="page">
                <wp:posOffset>12872351</wp:posOffset>
              </wp:positionH>
              <wp:positionV relativeFrom="page">
                <wp:posOffset>19595402</wp:posOffset>
              </wp:positionV>
              <wp:extent cx="367030" cy="30480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7030" cy="304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E8C51B" w14:textId="77777777" w:rsidR="004D06A4" w:rsidRPr="007E0BBC" w:rsidRDefault="0049488F">
                          <w:pPr>
                            <w:pStyle w:val="Brdtekst"/>
                            <w:spacing w:before="19"/>
                            <w:ind w:left="20"/>
                          </w:pPr>
                          <w:r w:rsidRPr="007E0BBC">
                            <w:rPr>
                              <w:color w:val="545454"/>
                            </w:rPr>
                            <w:t>s.</w:t>
                          </w:r>
                          <w:r w:rsidRPr="007E0BBC">
                            <w:rPr>
                              <w:color w:val="545454"/>
                              <w:spacing w:val="-4"/>
                            </w:rPr>
                            <w:t xml:space="preserve"> </w:t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fldChar w:fldCharType="begin"/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instrText xml:space="preserve"> PAGE </w:instrText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fldChar w:fldCharType="separate"/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t>3</w:t>
                          </w:r>
                          <w:r w:rsidRPr="007E0BBC">
                            <w:rPr>
                              <w:color w:val="545454"/>
                              <w:spacing w:val="-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91A2D8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28" type="#_x0000_t202" style="position:absolute;margin-left:1013.55pt;margin-top:1542.95pt;width:28.9pt;height:24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" filled="f" stroked="f">
              <v:textbox inset="0,0,0,0">
                <w:txbxContent>
                  <w:p w14:paraId="44E8C51B" w14:textId="77777777" w:rsidR="004D06A4" w:rsidRPr="007E0BBC" w:rsidRDefault="0049488F">
                    <w:pPr>
                      <w:pStyle w:val="Brdtekst"/>
                      <w:spacing w:before="19"/>
                      <w:ind w:left="20"/>
                    </w:pPr>
                    <w:r w:rsidRPr="007E0BBC">
                      <w:rPr>
                        <w:color w:val="545454"/>
                      </w:rPr>
                      <w:t>s.</w:t>
                    </w:r>
                    <w:r w:rsidRPr="007E0BBC">
                      <w:rPr>
                        <w:color w:val="545454"/>
                        <w:spacing w:val="-4"/>
                      </w:rPr>
                      <w:t xml:space="preserve"> </w:t>
                    </w:r>
                    <w:r w:rsidRPr="007E0BBC">
                      <w:rPr>
                        <w:color w:val="545454"/>
                        <w:spacing w:val="-12"/>
                      </w:rPr>
                      <w:fldChar w:fldCharType="begin"/>
                    </w:r>
                    <w:r w:rsidRPr="007E0BBC">
                      <w:rPr>
                        <w:color w:val="545454"/>
                        <w:spacing w:val="-12"/>
                      </w:rPr>
                      <w:instrText xml:space="preserve"> PAGE </w:instrText>
                    </w:r>
                    <w:r w:rsidRPr="007E0BBC">
                      <w:rPr>
                        <w:color w:val="545454"/>
                        <w:spacing w:val="-12"/>
                      </w:rPr>
                      <w:fldChar w:fldCharType="separate"/>
                    </w:r>
                    <w:r w:rsidRPr="007E0BBC">
                      <w:rPr>
                        <w:color w:val="545454"/>
                        <w:spacing w:val="-12"/>
                      </w:rPr>
                      <w:t>3</w:t>
                    </w:r>
                    <w:r w:rsidRPr="007E0BBC">
                      <w:rPr>
                        <w:color w:val="545454"/>
                        <w:spacing w:val="-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A70CC" w14:textId="77777777" w:rsidR="00975C6B" w:rsidRPr="007E0BBC" w:rsidRDefault="00975C6B">
      <w:r w:rsidRPr="007E0BBC">
        <w:separator/>
      </w:r>
    </w:p>
  </w:footnote>
  <w:footnote w:type="continuationSeparator" w:id="0">
    <w:p w14:paraId="4A59C593" w14:textId="77777777" w:rsidR="00975C6B" w:rsidRPr="007E0BBC" w:rsidRDefault="00975C6B">
      <w:r w:rsidRPr="007E0BB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F81BA" w14:textId="77777777" w:rsidR="005E2683" w:rsidRDefault="002D6CE2">
    <w:pPr>
      <w:pStyle w:val="Topptekst"/>
    </w:pPr>
    <w:r>
      <w:rPr>
        <w:rFonts w:ascii="Times New Roman"/>
        <w:noProof/>
        <w:position w:val="30"/>
        <w:sz w:val="20"/>
      </w:rPr>
      <w:drawing>
        <wp:anchor distT="0" distB="0" distL="114300" distR="114300" simplePos="0" relativeHeight="251657216" behindDoc="0" locked="1" layoutInCell="1" allowOverlap="1" wp14:anchorId="7B28F1D4" wp14:editId="6CD257FC">
          <wp:simplePos x="0" y="0"/>
          <wp:positionH relativeFrom="column">
            <wp:posOffset>0</wp:posOffset>
          </wp:positionH>
          <wp:positionV relativeFrom="page">
            <wp:posOffset>448945</wp:posOffset>
          </wp:positionV>
          <wp:extent cx="3607200" cy="1670400"/>
          <wp:effectExtent l="0" t="0" r="0" b="6350"/>
          <wp:wrapNone/>
          <wp:docPr id="1715169173" name="Bilde 2" descr="Et bilde som inneholder symbol, logo, Font, desig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444798" name="Bilde 2" descr="Et bilde som inneholder symbol, logo, Font, design&#10;&#10;KI-generert innhold kan være feil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7200" cy="167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18823" w14:textId="77777777" w:rsidR="009F1FE8" w:rsidRDefault="009F1FE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49740" w14:textId="77777777" w:rsidR="009F1FE8" w:rsidRDefault="009F1FE8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DFCDB" w14:textId="77777777" w:rsidR="009F1FE8" w:rsidRDefault="009F1FE8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131D5" w14:textId="77777777" w:rsidR="009F1FE8" w:rsidRDefault="009F1FE8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A7B0C" w14:textId="77777777" w:rsidR="004D06A4" w:rsidRPr="007E0BBC" w:rsidRDefault="0049488F">
    <w:pPr>
      <w:pStyle w:val="Brdtekst"/>
      <w:spacing w:line="14" w:lineRule="auto"/>
      <w:rPr>
        <w:sz w:val="20"/>
      </w:rPr>
    </w:pPr>
    <w:r w:rsidRPr="007E0BBC"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8A3962E" wp14:editId="26C527B9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073400" cy="220979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73400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7C5170" w14:textId="77777777" w:rsidR="004D06A4" w:rsidRPr="007E0BBC" w:rsidRDefault="0049488F">
                          <w:pPr>
                            <w:spacing w:before="24"/>
                            <w:ind w:left="20"/>
                            <w:rPr>
                              <w:sz w:val="24"/>
                            </w:rPr>
                          </w:pPr>
                          <w:r w:rsidRPr="007E0BBC">
                            <w:rPr>
                              <w:b/>
                              <w:color w:val="707070"/>
                              <w:sz w:val="24"/>
                            </w:rPr>
                            <w:t>Stortingsvalget</w:t>
                          </w:r>
                          <w:r w:rsidRPr="007E0BBC">
                            <w:rPr>
                              <w:b/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r w:rsidRPr="007E0BBC">
                            <w:rPr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 w:rsidRPr="007E0BBC">
                            <w:rPr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 xml:space="preserve"> </w:t>
                          </w:r>
                          <w:r w:rsidRPr="007E0BBC">
                            <w:rPr>
                              <w:color w:val="707070"/>
                              <w:sz w:val="24"/>
                            </w:rPr>
                            <w:t>Protokoll</w:t>
                          </w:r>
                          <w:r w:rsidRPr="007E0BBC">
                            <w:rPr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r w:rsidRPr="007E0BBC">
                            <w:rPr>
                              <w:color w:val="707070"/>
                              <w:sz w:val="24"/>
                            </w:rPr>
                            <w:t>for</w:t>
                          </w:r>
                          <w:r w:rsidRPr="007E0BBC">
                            <w:rPr>
                              <w:color w:val="707070"/>
                              <w:spacing w:val="-2"/>
                              <w:sz w:val="24"/>
                            </w:rPr>
                            <w:t xml:space="preserve"> valglokalet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A3962E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27" type="#_x0000_t202" style="position:absolute;margin-left:81.15pt;margin-top:16.7pt;width:242pt;height:17.4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" filled="f" stroked="f">
              <v:textbox inset="0,0,0,0">
                <w:txbxContent>
                  <w:p w14:paraId="5E7C5170" w14:textId="77777777" w:rsidR="004D06A4" w:rsidRPr="007E0BBC" w:rsidRDefault="0049488F">
                    <w:pPr>
                      <w:spacing w:before="24"/>
                      <w:ind w:left="20"/>
                      <w:rPr>
                        <w:sz w:val="24"/>
                      </w:rPr>
                    </w:pPr>
                    <w:r w:rsidRPr="007E0BBC">
                      <w:rPr>
                        <w:b/>
                        <w:color w:val="707070"/>
                        <w:sz w:val="24"/>
                      </w:rPr>
                      <w:t>Stortingsvalget</w:t>
                    </w:r>
                    <w:r w:rsidRPr="007E0BBC">
                      <w:rPr>
                        <w:b/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r w:rsidRPr="007E0BBC">
                      <w:rPr>
                        <w:b/>
                        <w:color w:val="707070"/>
                        <w:sz w:val="24"/>
                      </w:rPr>
                      <w:t>2025</w:t>
                    </w:r>
                    <w:r w:rsidRPr="007E0BBC">
                      <w:rPr>
                        <w:b/>
                        <w:color w:val="707070"/>
                        <w:spacing w:val="57"/>
                        <w:w w:val="150"/>
                        <w:sz w:val="24"/>
                      </w:rPr>
                      <w:t xml:space="preserve"> </w:t>
                    </w:r>
                    <w:r w:rsidRPr="007E0BBC">
                      <w:rPr>
                        <w:color w:val="707070"/>
                        <w:sz w:val="24"/>
                      </w:rPr>
                      <w:t>Protokoll</w:t>
                    </w:r>
                    <w:r w:rsidRPr="007E0BBC">
                      <w:rPr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r w:rsidRPr="007E0BBC">
                      <w:rPr>
                        <w:color w:val="707070"/>
                        <w:sz w:val="24"/>
                      </w:rPr>
                      <w:t>for</w:t>
                    </w:r>
                    <w:r w:rsidRPr="007E0BBC">
                      <w:rPr>
                        <w:color w:val="707070"/>
                        <w:spacing w:val="-2"/>
                        <w:sz w:val="24"/>
                      </w:rPr>
                      <w:t xml:space="preserve"> valglokalet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1239B" w14:textId="77777777" w:rsidR="009F1FE8" w:rsidRDefault="009F1FE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D01"/>
    <w:rsid w:val="00086EBA"/>
    <w:rsid w:val="000C7356"/>
    <w:rsid w:val="000F5C91"/>
    <w:rsid w:val="00181C73"/>
    <w:rsid w:val="00183FD9"/>
    <w:rsid w:val="001B71F2"/>
    <w:rsid w:val="00246B72"/>
    <w:rsid w:val="002672DD"/>
    <w:rsid w:val="002D6CE2"/>
    <w:rsid w:val="0044164F"/>
    <w:rsid w:val="004801F0"/>
    <w:rsid w:val="0049488F"/>
    <w:rsid w:val="004D06A4"/>
    <w:rsid w:val="005754A4"/>
    <w:rsid w:val="005E2683"/>
    <w:rsid w:val="006252B0"/>
    <w:rsid w:val="00662B15"/>
    <w:rsid w:val="006B1E6F"/>
    <w:rsid w:val="00791C6C"/>
    <w:rsid w:val="007B2153"/>
    <w:rsid w:val="007B7630"/>
    <w:rsid w:val="007E0BBC"/>
    <w:rsid w:val="008A45DD"/>
    <w:rsid w:val="008C0BEF"/>
    <w:rsid w:val="00942CF0"/>
    <w:rsid w:val="00972EAA"/>
    <w:rsid w:val="00975C6B"/>
    <w:rsid w:val="009B51C9"/>
    <w:rsid w:val="009F1FE8"/>
    <w:rsid w:val="009F3F65"/>
    <w:rsid w:val="00A777F7"/>
    <w:rsid w:val="00B05D01"/>
    <w:rsid w:val="00BB5D57"/>
    <w:rsid w:val="00C34A0D"/>
    <w:rsid w:val="00C43ED8"/>
    <w:rsid w:val="00C83CFA"/>
    <w:rsid w:val="00D46FAD"/>
    <w:rsid w:val="00D5686F"/>
    <w:rsid w:val="00E55371"/>
    <w:rsid w:val="00EF69A0"/>
    <w:rsid w:val="00F1251B"/>
    <w:rsid w:val="00F73865"/>
    <w:rsid w:val="00F8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ED92C"/>
  <w15:docId w15:val="{E3FE2B55-2ACE-405B-B3B3-CB8494E8E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" w:eastAsia="Source Sans Pro" w:hAnsi="Source Sans Pro" w:cs="Source Sans Pro"/>
      <w:lang w:val="nb-NO"/>
    </w:rPr>
  </w:style>
  <w:style w:type="paragraph" w:styleId="Overskrift1">
    <w:name w:val="heading 1"/>
    <w:basedOn w:val="Normal"/>
    <w:uiPriority w:val="9"/>
    <w:qFormat/>
    <w:pPr>
      <w:ind w:left="84"/>
      <w:outlineLvl w:val="0"/>
    </w:pPr>
    <w:rPr>
      <w:rFonts w:ascii="Arial" w:eastAsia="Arial" w:hAnsi="Arial" w:cs="Arial"/>
      <w:sz w:val="61"/>
      <w:szCs w:val="61"/>
    </w:rPr>
  </w:style>
  <w:style w:type="paragraph" w:styleId="Overskrift2">
    <w:name w:val="heading 2"/>
    <w:basedOn w:val="Normal"/>
    <w:uiPriority w:val="9"/>
    <w:unhideWhenUsed/>
    <w:qFormat/>
    <w:pPr>
      <w:ind w:left="84"/>
      <w:outlineLvl w:val="1"/>
    </w:pPr>
    <w:rPr>
      <w:rFonts w:ascii="Arial" w:eastAsia="Arial" w:hAnsi="Arial" w:cs="Arial"/>
      <w:sz w:val="46"/>
      <w:szCs w:val="46"/>
    </w:rPr>
  </w:style>
  <w:style w:type="paragraph" w:styleId="Overskrift3">
    <w:name w:val="heading 3"/>
    <w:basedOn w:val="Normal"/>
    <w:uiPriority w:val="9"/>
    <w:unhideWhenUsed/>
    <w:qFormat/>
    <w:pPr>
      <w:spacing w:before="105"/>
      <w:ind w:left="1710"/>
      <w:outlineLvl w:val="2"/>
    </w:pPr>
    <w:rPr>
      <w:rFonts w:ascii="Source Sans Pro SemiBold" w:eastAsia="Source Sans Pro SemiBold" w:hAnsi="Source Sans Pro SemiBold" w:cs="Source Sans Pro SemiBold"/>
      <w:b/>
      <w:bCs/>
      <w:sz w:val="38"/>
      <w:szCs w:val="38"/>
    </w:rPr>
  </w:style>
  <w:style w:type="paragraph" w:styleId="Overskrift4">
    <w:name w:val="heading 4"/>
    <w:basedOn w:val="Normal"/>
    <w:uiPriority w:val="9"/>
    <w:unhideWhenUsed/>
    <w:qFormat/>
    <w:pPr>
      <w:spacing w:before="45"/>
      <w:ind w:left="84"/>
      <w:outlineLvl w:val="3"/>
    </w:pPr>
    <w:rPr>
      <w:rFonts w:ascii="Arial" w:eastAsia="Arial" w:hAnsi="Arial" w:cs="Arial"/>
      <w:i/>
      <w:iCs/>
      <w:sz w:val="37"/>
      <w:szCs w:val="37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35"/>
      <w:szCs w:val="35"/>
    </w:rPr>
  </w:style>
  <w:style w:type="paragraph" w:styleId="Tittel">
    <w:name w:val="Title"/>
    <w:basedOn w:val="Normal"/>
    <w:uiPriority w:val="10"/>
    <w:qFormat/>
    <w:pPr>
      <w:ind w:left="6252" w:right="4691" w:firstLine="331"/>
    </w:pPr>
    <w:rPr>
      <w:rFonts w:ascii="Arial" w:eastAsia="Arial" w:hAnsi="Arial" w:cs="Arial"/>
      <w:sz w:val="69"/>
      <w:szCs w:val="69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7E0BB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E0BBC"/>
    <w:rPr>
      <w:rFonts w:ascii="Source Sans Pro" w:eastAsia="Source Sans Pro" w:hAnsi="Source Sans Pro" w:cs="Source Sans Pro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7E0BBC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E0BBC"/>
    <w:rPr>
      <w:rFonts w:ascii="Source Sans Pro" w:eastAsia="Source Sans Pro" w:hAnsi="Source Sans Pro" w:cs="Source Sans Pro"/>
      <w:lang w:val="nn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A777F7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777F7"/>
    <w:rPr>
      <w:rFonts w:ascii="Source Sans Pro" w:eastAsia="Source Sans Pro" w:hAnsi="Source Sans Pro" w:cs="Source Sans Pro"/>
      <w:sz w:val="20"/>
      <w:szCs w:val="20"/>
      <w:lang w:val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777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630juja\Downloads\Valglokalets%20protokoll%20-%20under%20100%20manntallsf&#248;rte%20eller%20beredskapslokale%20-%20Bla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66BDF-EEB4-4B72-9490-69FCCE03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8A1567-D058-4B45-AA02-9AD9677330B4}">
  <ds:schemaRefs>
    <ds:schemaRef ds:uri="http://schemas.microsoft.com/office/2006/metadata/properties"/>
    <ds:schemaRef ds:uri="http://schemas.microsoft.com/office/infopath/2007/PartnerControls"/>
    <ds:schemaRef ds:uri="906b1e4f-123e-4fd2-930b-ed3d5a83737f"/>
    <ds:schemaRef ds:uri="da3903ab-d67a-40ad-8cf2-f456b409a116"/>
  </ds:schemaRefs>
</ds:datastoreItem>
</file>

<file path=customXml/itemProps3.xml><?xml version="1.0" encoding="utf-8"?>
<ds:datastoreItem xmlns:ds="http://schemas.openxmlformats.org/officeDocument/2006/customXml" ds:itemID="{8DBD6B6F-F678-4835-A58B-8E6C4A479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9AEA72-03B5-4284-A627-16BFD9C13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Valglokalets protokoll - under 100 manntallsførte eller beredskapslokale - Blank</Template>
  <TotalTime>15</TotalTime>
  <Pages>4</Pages>
  <Words>206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Direktoratet for samfunnssikkerhet og beredskap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Janssen, Julie</dc:creator>
  <cp:lastModifiedBy>Torgersen, Thomas</cp:lastModifiedBy>
  <cp:revision>2</cp:revision>
  <dcterms:created xsi:type="dcterms:W3CDTF">2025-06-20T09:07:00Z</dcterms:created>
  <dcterms:modified xsi:type="dcterms:W3CDTF">2025-08-07T11:55:00Z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2025-05-13T00:00:00Z</vt:filetime>
  </property>
  <property fmtid="{D5CDD505-2E9C-101B-9397-08002B2CF9AE}" pid="4" name="Producer">
    <vt:lpwstr>Adobe XD</vt:lpwstr>
  </property>
  <property fmtid="{D5CDD505-2E9C-101B-9397-08002B2CF9AE}" pid="5" name="ContentTypeId">
    <vt:lpwstr>0x0101003BA4ADDE6CE2864ABC828EA09650FC4F</vt:lpwstr>
  </property>
</Properties>
</file>